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574AEC" w14:textId="0C0D6C87" w:rsidR="005006F2" w:rsidRPr="00C04983" w:rsidRDefault="005006F2" w:rsidP="005006F2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en-US"/>
        </w:rPr>
      </w:pPr>
      <w:r w:rsidRPr="00C04983">
        <w:rPr>
          <w:b/>
          <w:noProof/>
          <w:sz w:val="24"/>
          <w:lang w:val="en-US"/>
        </w:rPr>
        <w:t>3GPP TSG SA</w:t>
      </w:r>
      <w:r w:rsidR="004F3EE6" w:rsidRPr="00C04983">
        <w:rPr>
          <w:b/>
          <w:noProof/>
          <w:sz w:val="24"/>
          <w:lang w:val="en-US"/>
        </w:rPr>
        <w:t>4</w:t>
      </w:r>
      <w:r w:rsidRPr="00C04983">
        <w:rPr>
          <w:b/>
          <w:noProof/>
          <w:sz w:val="24"/>
          <w:lang w:val="en-US"/>
        </w:rPr>
        <w:t>#</w:t>
      </w:r>
      <w:r w:rsidR="004F3EE6" w:rsidRPr="00C04983">
        <w:rPr>
          <w:b/>
          <w:noProof/>
          <w:sz w:val="24"/>
          <w:lang w:val="en-US"/>
        </w:rPr>
        <w:t>121</w:t>
      </w:r>
      <w:r w:rsidRPr="00C04983">
        <w:rPr>
          <w:b/>
          <w:noProof/>
          <w:sz w:val="24"/>
          <w:lang w:val="en-US"/>
        </w:rPr>
        <w:tab/>
      </w:r>
      <w:r w:rsidR="00BC244F">
        <w:rPr>
          <w:b/>
          <w:noProof/>
          <w:sz w:val="24"/>
          <w:lang w:val="en-US"/>
        </w:rPr>
        <w:t>S4aV230008</w:t>
      </w:r>
    </w:p>
    <w:p w14:paraId="33E22B8F" w14:textId="69C6D775" w:rsidR="005006F2" w:rsidRPr="009F5EB8" w:rsidRDefault="009F5EB8" w:rsidP="005006F2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en-US"/>
        </w:rPr>
      </w:pPr>
      <w:r w:rsidRPr="009F5EB8">
        <w:rPr>
          <w:b/>
          <w:noProof/>
          <w:sz w:val="24"/>
          <w:lang w:val="en-US"/>
        </w:rPr>
        <w:t>VIDEO SWG call</w:t>
      </w:r>
      <w:r w:rsidR="00C04983">
        <w:rPr>
          <w:b/>
          <w:noProof/>
          <w:sz w:val="24"/>
          <w:lang w:val="en-US"/>
        </w:rPr>
        <w:t xml:space="preserve"> 7</w:t>
      </w:r>
      <w:r w:rsidR="00C04983" w:rsidRPr="00C04983">
        <w:rPr>
          <w:b/>
          <w:noProof/>
          <w:sz w:val="24"/>
          <w:vertAlign w:val="superscript"/>
          <w:lang w:val="en-US"/>
        </w:rPr>
        <w:t>th</w:t>
      </w:r>
      <w:r w:rsidR="00C04983">
        <w:rPr>
          <w:b/>
          <w:noProof/>
          <w:sz w:val="24"/>
          <w:lang w:val="en-US"/>
        </w:rPr>
        <w:t xml:space="preserve"> Feb. 2023</w:t>
      </w:r>
      <w:r w:rsidR="00572898" w:rsidRPr="009F5EB8">
        <w:rPr>
          <w:b/>
          <w:noProof/>
          <w:sz w:val="24"/>
          <w:lang w:val="en-US"/>
        </w:rPr>
        <w:tab/>
      </w:r>
    </w:p>
    <w:p w14:paraId="06ADCF0A" w14:textId="77777777" w:rsidR="005006F2" w:rsidRPr="009F5EB8" w:rsidRDefault="005006F2" w:rsidP="005006F2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val="en-US" w:eastAsia="zh-CN"/>
        </w:rPr>
      </w:pPr>
    </w:p>
    <w:p w14:paraId="78F505BE" w14:textId="77777777" w:rsidR="00AE25BF" w:rsidRPr="009F5EB8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val="en-US" w:eastAsia="zh-CN"/>
        </w:rPr>
      </w:pPr>
    </w:p>
    <w:p w14:paraId="6AEA5563" w14:textId="6B146348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9F5EB8">
        <w:rPr>
          <w:rFonts w:ascii="Arial" w:eastAsia="Batang" w:hAnsi="Arial"/>
          <w:b/>
          <w:lang w:val="en-US" w:eastAsia="zh-CN"/>
        </w:rPr>
        <w:t>VIDEO SWG Chair (Tencent)</w:t>
      </w:r>
    </w:p>
    <w:p w14:paraId="3ADAB179" w14:textId="139D676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9F5EB8">
        <w:rPr>
          <w:rFonts w:ascii="Arial" w:eastAsia="Batang" w:hAnsi="Arial" w:cs="Arial"/>
          <w:b/>
          <w:lang w:eastAsia="zh-CN"/>
        </w:rPr>
        <w:t xml:space="preserve">Checkpoint on </w:t>
      </w:r>
      <w:r w:rsidR="00C04983">
        <w:rPr>
          <w:rFonts w:ascii="Arial" w:eastAsia="Batang" w:hAnsi="Arial" w:cs="Arial"/>
          <w:b/>
          <w:lang w:eastAsia="zh-CN"/>
        </w:rPr>
        <w:t>Work and Study items from VIDEO SWG before SA4#122</w:t>
      </w:r>
    </w:p>
    <w:p w14:paraId="72D74832" w14:textId="55AD331C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</w:r>
      <w:r w:rsidR="00C04983">
        <w:rPr>
          <w:rFonts w:ascii="Arial" w:eastAsia="Batang" w:hAnsi="Arial"/>
          <w:b/>
          <w:lang w:eastAsia="zh-CN"/>
        </w:rPr>
        <w:t>information</w:t>
      </w:r>
    </w:p>
    <w:p w14:paraId="47F98CD1" w14:textId="404B097D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BC244F">
        <w:rPr>
          <w:rFonts w:ascii="Arial" w:eastAsia="Batang" w:hAnsi="Arial"/>
          <w:b/>
          <w:lang w:eastAsia="zh-CN"/>
        </w:rPr>
        <w:t>3.7</w:t>
      </w:r>
    </w:p>
    <w:p w14:paraId="0309FEA7" w14:textId="77777777" w:rsidR="00624D5A" w:rsidRPr="00624D5A" w:rsidRDefault="00624D5A" w:rsidP="00624D5A">
      <w:pPr>
        <w:spacing w:after="0"/>
        <w:ind w:right="-96"/>
        <w:rPr>
          <w:rFonts w:ascii="Arial" w:hAnsi="Arial"/>
          <w:sz w:val="32"/>
        </w:rPr>
      </w:pPr>
    </w:p>
    <w:p w14:paraId="1395116C" w14:textId="58CA0E23" w:rsidR="00C04983" w:rsidRDefault="00C04983" w:rsidP="00C04983">
      <w:pPr>
        <w:pStyle w:val="Titre2"/>
      </w:pPr>
      <w:r>
        <w:t>Introduction</w:t>
      </w:r>
    </w:p>
    <w:p w14:paraId="317AF667" w14:textId="291EE597" w:rsidR="004260A5" w:rsidRDefault="00C04983" w:rsidP="00C04983">
      <w:proofErr w:type="gramStart"/>
      <w:r>
        <w:t xml:space="preserve">This </w:t>
      </w:r>
      <w:r w:rsidR="00455DE4">
        <w:t xml:space="preserve"> </w:t>
      </w:r>
      <w:r>
        <w:t>contribution</w:t>
      </w:r>
      <w:proofErr w:type="gramEnd"/>
      <w:r>
        <w:t xml:space="preserve"> provides pointers to the work in progress documents in preparation of the next SA4 meeting</w:t>
      </w:r>
    </w:p>
    <w:p w14:paraId="494E42B2" w14:textId="77777777" w:rsidR="008A76FD" w:rsidRDefault="008A76FD" w:rsidP="001C5C86">
      <w:pPr>
        <w:ind w:right="-99"/>
        <w:rPr>
          <w:b/>
        </w:rPr>
      </w:pPr>
    </w:p>
    <w:p w14:paraId="5A619555" w14:textId="4E6CA491" w:rsidR="00F921F1" w:rsidRDefault="00C04983" w:rsidP="00C04983">
      <w:pPr>
        <w:pStyle w:val="Titre1"/>
      </w:pPr>
      <w:r>
        <w:t>MeCAR</w:t>
      </w:r>
    </w:p>
    <w:p w14:paraId="3C5CA963" w14:textId="1310E75B" w:rsidR="00C04983" w:rsidRDefault="00C04983" w:rsidP="00C04983">
      <w:pPr>
        <w:rPr>
          <w:rFonts w:ascii="Arial" w:hAnsi="Arial" w:cs="Arial"/>
          <w:b/>
          <w:sz w:val="24"/>
          <w:lang w:val="fr-FR"/>
        </w:rPr>
      </w:pPr>
      <w:r w:rsidRPr="004E5C26">
        <w:rPr>
          <w:rFonts w:ascii="Arial" w:hAnsi="Arial" w:cs="Arial"/>
          <w:b/>
          <w:color w:val="0000FF"/>
          <w:sz w:val="24"/>
          <w:lang w:val="fr-FR"/>
        </w:rPr>
        <w:t>S4-221567</w:t>
      </w:r>
      <w:r w:rsidRPr="004E5C26">
        <w:rPr>
          <w:rFonts w:ascii="Arial" w:hAnsi="Arial" w:cs="Arial"/>
          <w:b/>
          <w:color w:val="0000FF"/>
          <w:sz w:val="24"/>
          <w:lang w:val="fr-FR"/>
        </w:rPr>
        <w:tab/>
      </w:r>
      <w:r w:rsidRPr="004E5C26">
        <w:rPr>
          <w:rFonts w:ascii="Arial" w:hAnsi="Arial" w:cs="Arial"/>
          <w:b/>
          <w:sz w:val="24"/>
          <w:lang w:val="fr-FR"/>
        </w:rPr>
        <w:t>MeCAR Permanent document v4.0</w:t>
      </w:r>
    </w:p>
    <w:p w14:paraId="0A884CB4" w14:textId="5C5AD19F" w:rsidR="006024F2" w:rsidRPr="006024F2" w:rsidRDefault="006024F2" w:rsidP="00C04983">
      <w:pPr>
        <w:rPr>
          <w:rFonts w:ascii="Arial" w:hAnsi="Arial" w:cs="Arial"/>
          <w:bCs/>
          <w:sz w:val="24"/>
          <w:lang w:val="fr-FR"/>
        </w:rPr>
      </w:pPr>
      <w:hyperlink r:id="rId8" w:history="1">
        <w:r w:rsidRPr="006024F2">
          <w:rPr>
            <w:rStyle w:val="Lienhypertexte"/>
            <w:rFonts w:ascii="Arial" w:hAnsi="Arial" w:cs="Arial"/>
            <w:bCs/>
            <w:sz w:val="24"/>
            <w:lang w:val="fr-FR"/>
          </w:rPr>
          <w:t>https://www.3gpp.org/ftp/TSG_SA/WG4_CODEC/TSGS4_121_Toulouse/Inbox/S4-221567.zip</w:t>
        </w:r>
      </w:hyperlink>
      <w:r w:rsidRPr="006024F2">
        <w:rPr>
          <w:rFonts w:ascii="Arial" w:hAnsi="Arial" w:cs="Arial"/>
          <w:bCs/>
          <w:sz w:val="24"/>
          <w:lang w:val="fr-FR"/>
        </w:rPr>
        <w:t xml:space="preserve"> </w:t>
      </w:r>
    </w:p>
    <w:p w14:paraId="71785A02" w14:textId="77777777" w:rsidR="00C04983" w:rsidRPr="00282F0E" w:rsidRDefault="00C04983" w:rsidP="00C04983">
      <w:r w:rsidRPr="00282F0E">
        <w:rPr>
          <w:rFonts w:ascii="Arial" w:hAnsi="Arial" w:cs="Arial"/>
          <w:b/>
        </w:rPr>
        <w:t xml:space="preserve">Discussion: </w:t>
      </w:r>
      <w:r w:rsidRPr="00282F0E">
        <w:t>The document was agreed as a basis for further work.</w:t>
      </w:r>
    </w:p>
    <w:p w14:paraId="31220453" w14:textId="77777777" w:rsidR="00C04983" w:rsidRPr="00282F0E" w:rsidRDefault="00C04983" w:rsidP="00C04983">
      <w:pPr>
        <w:rPr>
          <w:color w:val="993300"/>
          <w:u w:val="single"/>
        </w:rPr>
      </w:pPr>
      <w:r w:rsidRPr="00282F0E">
        <w:rPr>
          <w:rFonts w:ascii="Arial" w:hAnsi="Arial" w:cs="Arial"/>
          <w:b/>
        </w:rPr>
        <w:t xml:space="preserve">Decision: </w:t>
      </w:r>
      <w:r w:rsidRPr="00282F0E">
        <w:rPr>
          <w:rFonts w:ascii="Arial" w:hAnsi="Arial" w:cs="Arial"/>
          <w:b/>
        </w:rPr>
        <w:tab/>
      </w:r>
      <w:r w:rsidRPr="00282F0E">
        <w:rPr>
          <w:rFonts w:ascii="Arial" w:hAnsi="Arial" w:cs="Arial"/>
          <w:b/>
        </w:rPr>
        <w:tab/>
      </w:r>
      <w:r w:rsidRPr="00282F0E">
        <w:rPr>
          <w:color w:val="993300"/>
          <w:u w:val="single"/>
        </w:rPr>
        <w:t xml:space="preserve">The document was </w:t>
      </w:r>
      <w:r w:rsidRPr="00282F0E">
        <w:rPr>
          <w:rFonts w:ascii="Arial" w:hAnsi="Arial" w:cs="Arial"/>
          <w:b/>
          <w:color w:val="993300"/>
          <w:u w:val="single"/>
        </w:rPr>
        <w:t>agreed</w:t>
      </w:r>
      <w:r w:rsidRPr="00282F0E">
        <w:rPr>
          <w:color w:val="993300"/>
          <w:u w:val="single"/>
        </w:rPr>
        <w:t>.</w:t>
      </w:r>
    </w:p>
    <w:p w14:paraId="010CB8E7" w14:textId="23289775" w:rsidR="00C04983" w:rsidRDefault="00C04983" w:rsidP="00C04983">
      <w:pPr>
        <w:rPr>
          <w:rFonts w:ascii="Arial" w:hAnsi="Arial" w:cs="Arial"/>
          <w:b/>
          <w:sz w:val="24"/>
        </w:rPr>
      </w:pPr>
      <w:r w:rsidRPr="00282F0E">
        <w:rPr>
          <w:rFonts w:ascii="Arial" w:hAnsi="Arial" w:cs="Arial"/>
          <w:b/>
          <w:color w:val="0000FF"/>
          <w:sz w:val="24"/>
        </w:rPr>
        <w:t>S4-221627</w:t>
      </w:r>
      <w:r w:rsidRPr="00282F0E">
        <w:rPr>
          <w:rFonts w:ascii="Arial" w:hAnsi="Arial" w:cs="Arial"/>
          <w:b/>
          <w:color w:val="0000FF"/>
          <w:sz w:val="24"/>
        </w:rPr>
        <w:tab/>
      </w:r>
      <w:r w:rsidRPr="00282F0E">
        <w:rPr>
          <w:rFonts w:ascii="Arial" w:hAnsi="Arial" w:cs="Arial"/>
          <w:b/>
          <w:sz w:val="24"/>
        </w:rPr>
        <w:t>Proposed MeCAR Work Plan updates</w:t>
      </w:r>
    </w:p>
    <w:p w14:paraId="67471D0C" w14:textId="585C0CEF" w:rsidR="006024F2" w:rsidRPr="006024F2" w:rsidRDefault="006024F2" w:rsidP="00C04983">
      <w:pPr>
        <w:rPr>
          <w:rFonts w:ascii="Arial" w:hAnsi="Arial" w:cs="Arial"/>
          <w:bCs/>
          <w:sz w:val="24"/>
        </w:rPr>
      </w:pPr>
      <w:hyperlink r:id="rId9" w:history="1">
        <w:r w:rsidRPr="006024F2">
          <w:rPr>
            <w:rStyle w:val="Lienhypertexte"/>
            <w:rFonts w:ascii="Arial" w:hAnsi="Arial" w:cs="Arial"/>
            <w:bCs/>
            <w:sz w:val="24"/>
          </w:rPr>
          <w:t>https://www.3gpp.org/ftp/TSG_SA/WG4_CODEC/TSGS4_121_Toulouse/Docs/S4-221627.zip</w:t>
        </w:r>
      </w:hyperlink>
      <w:r w:rsidRPr="006024F2">
        <w:rPr>
          <w:rFonts w:ascii="Arial" w:hAnsi="Arial" w:cs="Arial"/>
          <w:bCs/>
          <w:sz w:val="24"/>
        </w:rPr>
        <w:t xml:space="preserve"> </w:t>
      </w:r>
    </w:p>
    <w:p w14:paraId="6FF01F3C" w14:textId="77777777" w:rsidR="00C04983" w:rsidRPr="00282F0E" w:rsidRDefault="00C04983" w:rsidP="00C04983">
      <w:pPr>
        <w:rPr>
          <w:color w:val="993300"/>
          <w:u w:val="single"/>
        </w:rPr>
      </w:pPr>
      <w:r w:rsidRPr="00282F0E">
        <w:rPr>
          <w:rFonts w:ascii="Arial" w:hAnsi="Arial" w:cs="Arial"/>
          <w:b/>
        </w:rPr>
        <w:t xml:space="preserve">Decision: </w:t>
      </w:r>
      <w:r w:rsidRPr="00282F0E">
        <w:rPr>
          <w:rFonts w:ascii="Arial" w:hAnsi="Arial" w:cs="Arial"/>
          <w:b/>
        </w:rPr>
        <w:tab/>
      </w:r>
      <w:r w:rsidRPr="00282F0E">
        <w:rPr>
          <w:rFonts w:ascii="Arial" w:hAnsi="Arial" w:cs="Arial"/>
          <w:b/>
        </w:rPr>
        <w:tab/>
      </w:r>
      <w:r w:rsidRPr="00282F0E">
        <w:rPr>
          <w:color w:val="993300"/>
          <w:u w:val="single"/>
        </w:rPr>
        <w:t xml:space="preserve">The document was </w:t>
      </w:r>
      <w:r w:rsidRPr="00282F0E">
        <w:rPr>
          <w:rFonts w:ascii="Arial" w:hAnsi="Arial" w:cs="Arial"/>
          <w:b/>
          <w:color w:val="993300"/>
          <w:u w:val="single"/>
        </w:rPr>
        <w:t>agreed</w:t>
      </w:r>
      <w:r w:rsidRPr="00282F0E">
        <w:rPr>
          <w:color w:val="993300"/>
          <w:u w:val="single"/>
        </w:rPr>
        <w:t>.</w:t>
      </w:r>
    </w:p>
    <w:p w14:paraId="38F22405" w14:textId="77777777" w:rsidR="00C04983" w:rsidRPr="00C04983" w:rsidRDefault="00C04983" w:rsidP="00C04983"/>
    <w:p w14:paraId="6149E441" w14:textId="6E79B2A1" w:rsidR="00C04983" w:rsidRDefault="00C04983" w:rsidP="00C04983">
      <w:pPr>
        <w:pStyle w:val="Titre1"/>
      </w:pPr>
      <w:r>
        <w:t>FS_XRTraffic</w:t>
      </w:r>
    </w:p>
    <w:p w14:paraId="5CE50ADC" w14:textId="414B9BD1" w:rsidR="00C04983" w:rsidRDefault="00C04983" w:rsidP="00C04983">
      <w:pPr>
        <w:rPr>
          <w:rFonts w:ascii="Arial" w:hAnsi="Arial" w:cs="Arial"/>
          <w:b/>
          <w:sz w:val="24"/>
        </w:rPr>
      </w:pPr>
      <w:r w:rsidRPr="00282F0E">
        <w:rPr>
          <w:rFonts w:ascii="Arial" w:hAnsi="Arial" w:cs="Arial"/>
          <w:b/>
          <w:color w:val="0000FF"/>
          <w:sz w:val="24"/>
        </w:rPr>
        <w:t>S4-221325</w:t>
      </w:r>
      <w:r w:rsidRPr="00282F0E">
        <w:rPr>
          <w:rFonts w:ascii="Arial" w:hAnsi="Arial" w:cs="Arial"/>
          <w:b/>
          <w:color w:val="0000FF"/>
          <w:sz w:val="24"/>
        </w:rPr>
        <w:tab/>
      </w:r>
      <w:r w:rsidRPr="00282F0E">
        <w:rPr>
          <w:rFonts w:ascii="Arial" w:hAnsi="Arial" w:cs="Arial"/>
          <w:b/>
          <w:sz w:val="24"/>
        </w:rPr>
        <w:t>Draft TR 26.926</w:t>
      </w:r>
    </w:p>
    <w:p w14:paraId="0CA582DC" w14:textId="1C0A0445" w:rsidR="006024F2" w:rsidRPr="006024F2" w:rsidRDefault="006024F2" w:rsidP="00C04983">
      <w:pPr>
        <w:rPr>
          <w:rFonts w:ascii="Arial" w:hAnsi="Arial" w:cs="Arial"/>
          <w:bCs/>
          <w:sz w:val="24"/>
        </w:rPr>
      </w:pPr>
      <w:hyperlink r:id="rId10" w:history="1">
        <w:r w:rsidRPr="00275401">
          <w:rPr>
            <w:rStyle w:val="Lienhypertexte"/>
            <w:rFonts w:ascii="Arial" w:hAnsi="Arial" w:cs="Arial"/>
            <w:bCs/>
            <w:sz w:val="24"/>
          </w:rPr>
          <w:t>https://www.3gpp.org/ftp/TSG_SA/WG4_CODEC/TSGS4_121_Toulouse/Docs/S4-221325.zip</w:t>
        </w:r>
      </w:hyperlink>
      <w:r>
        <w:rPr>
          <w:rFonts w:ascii="Arial" w:hAnsi="Arial" w:cs="Arial"/>
          <w:bCs/>
          <w:sz w:val="24"/>
        </w:rPr>
        <w:t xml:space="preserve"> </w:t>
      </w:r>
    </w:p>
    <w:p w14:paraId="46D22897" w14:textId="77777777" w:rsidR="00C04983" w:rsidRPr="00282F0E" w:rsidRDefault="00C04983" w:rsidP="00C04983">
      <w:r w:rsidRPr="00282F0E">
        <w:rPr>
          <w:rFonts w:ascii="Arial" w:hAnsi="Arial" w:cs="Arial"/>
          <w:b/>
        </w:rPr>
        <w:t xml:space="preserve">Discussion: </w:t>
      </w:r>
      <w:r w:rsidRPr="00282F0E">
        <w:t>Agreed as bases for further work. The TR will not go to Plenary for information.</w:t>
      </w:r>
    </w:p>
    <w:p w14:paraId="076BF270" w14:textId="16235F7D" w:rsidR="00C04983" w:rsidRDefault="00C04983" w:rsidP="00C04983">
      <w:pPr>
        <w:rPr>
          <w:color w:val="993300"/>
          <w:u w:val="single"/>
        </w:rPr>
      </w:pPr>
      <w:r w:rsidRPr="00282F0E">
        <w:rPr>
          <w:rFonts w:ascii="Arial" w:hAnsi="Arial" w:cs="Arial"/>
          <w:b/>
        </w:rPr>
        <w:t xml:space="preserve">Decision: </w:t>
      </w:r>
      <w:r w:rsidRPr="00282F0E">
        <w:rPr>
          <w:rFonts w:ascii="Arial" w:hAnsi="Arial" w:cs="Arial"/>
          <w:b/>
        </w:rPr>
        <w:tab/>
      </w:r>
      <w:r w:rsidRPr="00282F0E">
        <w:rPr>
          <w:rFonts w:ascii="Arial" w:hAnsi="Arial" w:cs="Arial"/>
          <w:b/>
        </w:rPr>
        <w:tab/>
      </w:r>
      <w:r w:rsidRPr="00282F0E">
        <w:rPr>
          <w:color w:val="993300"/>
          <w:u w:val="single"/>
        </w:rPr>
        <w:t xml:space="preserve">The document was </w:t>
      </w:r>
      <w:r w:rsidRPr="00282F0E">
        <w:rPr>
          <w:rFonts w:ascii="Arial" w:hAnsi="Arial" w:cs="Arial"/>
          <w:b/>
          <w:color w:val="993300"/>
          <w:u w:val="single"/>
        </w:rPr>
        <w:t>agreed</w:t>
      </w:r>
      <w:r w:rsidRPr="00282F0E">
        <w:rPr>
          <w:color w:val="993300"/>
          <w:u w:val="single"/>
        </w:rPr>
        <w:t>.</w:t>
      </w:r>
    </w:p>
    <w:p w14:paraId="661307EA" w14:textId="5AC8A1C3" w:rsidR="006024F2" w:rsidRPr="006024F2" w:rsidRDefault="006024F2" w:rsidP="00C04983">
      <w:pPr>
        <w:rPr>
          <w:color w:val="FF0000"/>
        </w:rPr>
      </w:pPr>
      <w:r w:rsidRPr="006024F2">
        <w:rPr>
          <w:color w:val="FF0000"/>
        </w:rPr>
        <w:t>To be updated after this VIDEO SWG call</w:t>
      </w:r>
    </w:p>
    <w:p w14:paraId="53407466" w14:textId="475286C9" w:rsidR="00C04983" w:rsidRDefault="00C04983" w:rsidP="00C04983">
      <w:pPr>
        <w:rPr>
          <w:rFonts w:ascii="Arial" w:hAnsi="Arial" w:cs="Arial"/>
          <w:b/>
          <w:sz w:val="24"/>
        </w:rPr>
      </w:pPr>
      <w:r w:rsidRPr="00282F0E">
        <w:rPr>
          <w:rFonts w:ascii="Arial" w:hAnsi="Arial" w:cs="Arial"/>
          <w:b/>
          <w:color w:val="0000FF"/>
          <w:sz w:val="24"/>
        </w:rPr>
        <w:t>S4-221326</w:t>
      </w:r>
      <w:r w:rsidRPr="00282F0E">
        <w:rPr>
          <w:rFonts w:ascii="Arial" w:hAnsi="Arial" w:cs="Arial"/>
          <w:b/>
          <w:color w:val="0000FF"/>
          <w:sz w:val="24"/>
        </w:rPr>
        <w:tab/>
      </w:r>
      <w:r w:rsidRPr="00282F0E">
        <w:rPr>
          <w:rFonts w:ascii="Arial" w:hAnsi="Arial" w:cs="Arial"/>
          <w:b/>
          <w:sz w:val="24"/>
        </w:rPr>
        <w:t>[FS_XRTraffic] Proposed Updated Time Plan</w:t>
      </w:r>
    </w:p>
    <w:p w14:paraId="44099DF1" w14:textId="6FCB670D" w:rsidR="006024F2" w:rsidRPr="006024F2" w:rsidRDefault="006024F2" w:rsidP="00C04983">
      <w:pPr>
        <w:rPr>
          <w:rFonts w:ascii="Arial" w:hAnsi="Arial" w:cs="Arial"/>
          <w:bCs/>
          <w:sz w:val="24"/>
        </w:rPr>
      </w:pPr>
      <w:hyperlink r:id="rId11" w:history="1">
        <w:r w:rsidRPr="00275401">
          <w:rPr>
            <w:rStyle w:val="Lienhypertexte"/>
            <w:rFonts w:ascii="Arial" w:hAnsi="Arial" w:cs="Arial"/>
            <w:bCs/>
            <w:sz w:val="24"/>
          </w:rPr>
          <w:t>https://www.3gpp.org/ftp/TSG_SA/WG4_CODEC/TSGS4_121_Toulouse/Docs/S4-221326.zip</w:t>
        </w:r>
      </w:hyperlink>
      <w:r>
        <w:rPr>
          <w:rFonts w:ascii="Arial" w:hAnsi="Arial" w:cs="Arial"/>
          <w:bCs/>
          <w:sz w:val="24"/>
        </w:rPr>
        <w:t xml:space="preserve"> </w:t>
      </w:r>
    </w:p>
    <w:p w14:paraId="226A5D14" w14:textId="77777777" w:rsidR="00C04983" w:rsidRPr="00282F0E" w:rsidRDefault="00C04983" w:rsidP="00C04983">
      <w:r w:rsidRPr="00282F0E">
        <w:rPr>
          <w:rFonts w:ascii="Arial" w:hAnsi="Arial" w:cs="Arial"/>
          <w:b/>
        </w:rPr>
        <w:t xml:space="preserve">Discussion: </w:t>
      </w:r>
      <w:r w:rsidRPr="00282F0E">
        <w:t>The progress of the WI is 87%.</w:t>
      </w:r>
    </w:p>
    <w:p w14:paraId="658190F2" w14:textId="77777777" w:rsidR="00C04983" w:rsidRPr="00282F0E" w:rsidRDefault="00C04983" w:rsidP="00C04983">
      <w:pPr>
        <w:rPr>
          <w:color w:val="993300"/>
          <w:u w:val="single"/>
        </w:rPr>
      </w:pPr>
      <w:r w:rsidRPr="00282F0E">
        <w:rPr>
          <w:rFonts w:ascii="Arial" w:hAnsi="Arial" w:cs="Arial"/>
          <w:b/>
        </w:rPr>
        <w:t xml:space="preserve">Decision: </w:t>
      </w:r>
      <w:r w:rsidRPr="00282F0E">
        <w:rPr>
          <w:rFonts w:ascii="Arial" w:hAnsi="Arial" w:cs="Arial"/>
          <w:b/>
        </w:rPr>
        <w:tab/>
      </w:r>
      <w:r w:rsidRPr="00282F0E">
        <w:rPr>
          <w:rFonts w:ascii="Arial" w:hAnsi="Arial" w:cs="Arial"/>
          <w:b/>
        </w:rPr>
        <w:tab/>
      </w:r>
      <w:r w:rsidRPr="00282F0E">
        <w:rPr>
          <w:color w:val="993300"/>
          <w:u w:val="single"/>
        </w:rPr>
        <w:t xml:space="preserve">The document was </w:t>
      </w:r>
      <w:r w:rsidRPr="00282F0E">
        <w:rPr>
          <w:rFonts w:ascii="Arial" w:hAnsi="Arial" w:cs="Arial"/>
          <w:b/>
          <w:color w:val="993300"/>
          <w:u w:val="single"/>
        </w:rPr>
        <w:t>agreed</w:t>
      </w:r>
      <w:r w:rsidRPr="00282F0E">
        <w:rPr>
          <w:color w:val="993300"/>
          <w:u w:val="single"/>
        </w:rPr>
        <w:t>.</w:t>
      </w:r>
    </w:p>
    <w:p w14:paraId="4DC6C0F3" w14:textId="1A0C804E" w:rsidR="00C04983" w:rsidRDefault="00C04983" w:rsidP="00C04983"/>
    <w:p w14:paraId="6CA2E2AF" w14:textId="1F20D5C7" w:rsidR="00C04983" w:rsidRDefault="00C04983" w:rsidP="00C04983">
      <w:pPr>
        <w:pStyle w:val="Titre1"/>
      </w:pPr>
      <w:r>
        <w:lastRenderedPageBreak/>
        <w:t>FS_AI4Media</w:t>
      </w:r>
    </w:p>
    <w:p w14:paraId="713CAA85" w14:textId="693D3EFA" w:rsidR="00C04983" w:rsidRDefault="00C04983" w:rsidP="00C04983">
      <w:pPr>
        <w:rPr>
          <w:rFonts w:ascii="Arial" w:hAnsi="Arial" w:cs="Arial"/>
          <w:b/>
          <w:sz w:val="24"/>
        </w:rPr>
      </w:pPr>
      <w:r w:rsidRPr="00282F0E">
        <w:rPr>
          <w:rFonts w:ascii="Arial" w:hAnsi="Arial" w:cs="Arial"/>
          <w:b/>
          <w:color w:val="0000FF"/>
          <w:sz w:val="24"/>
        </w:rPr>
        <w:t>S4-221565</w:t>
      </w:r>
      <w:r w:rsidRPr="00282F0E">
        <w:rPr>
          <w:rFonts w:ascii="Arial" w:hAnsi="Arial" w:cs="Arial"/>
          <w:b/>
          <w:color w:val="0000FF"/>
          <w:sz w:val="24"/>
        </w:rPr>
        <w:tab/>
      </w:r>
      <w:r w:rsidRPr="00282F0E">
        <w:rPr>
          <w:rFonts w:ascii="Arial" w:hAnsi="Arial" w:cs="Arial"/>
          <w:b/>
          <w:sz w:val="24"/>
        </w:rPr>
        <w:t>Draft TR 26.927 Study on Artificial Intelligence and Machine Learning in 5G media services v0.2.0</w:t>
      </w:r>
    </w:p>
    <w:p w14:paraId="6DA5F454" w14:textId="200ECF64" w:rsidR="006024F2" w:rsidRPr="006024F2" w:rsidRDefault="006024F2" w:rsidP="00C04983">
      <w:pPr>
        <w:rPr>
          <w:rFonts w:ascii="Arial" w:hAnsi="Arial" w:cs="Arial"/>
          <w:bCs/>
          <w:sz w:val="24"/>
        </w:rPr>
      </w:pPr>
      <w:hyperlink r:id="rId12" w:history="1">
        <w:r w:rsidRPr="006024F2">
          <w:rPr>
            <w:rStyle w:val="Lienhypertexte"/>
            <w:rFonts w:ascii="Arial" w:hAnsi="Arial" w:cs="Arial"/>
            <w:bCs/>
            <w:sz w:val="24"/>
          </w:rPr>
          <w:t>https://www.3gpp.org/ftp/TSG_SA/WG4_CODEC/TSGS4_121_Toulouse/Docs/S4-221565.zip</w:t>
        </w:r>
      </w:hyperlink>
      <w:r w:rsidRPr="006024F2">
        <w:rPr>
          <w:rFonts w:ascii="Arial" w:hAnsi="Arial" w:cs="Arial"/>
          <w:bCs/>
          <w:sz w:val="24"/>
        </w:rPr>
        <w:t xml:space="preserve"> </w:t>
      </w:r>
    </w:p>
    <w:p w14:paraId="60527E4A" w14:textId="77777777" w:rsidR="00C04983" w:rsidRPr="00282F0E" w:rsidRDefault="00C04983" w:rsidP="00C04983">
      <w:r w:rsidRPr="00282F0E">
        <w:rPr>
          <w:rFonts w:ascii="Arial" w:hAnsi="Arial" w:cs="Arial"/>
          <w:b/>
        </w:rPr>
        <w:t xml:space="preserve">Discussion: </w:t>
      </w:r>
      <w:r w:rsidRPr="00282F0E">
        <w:t>The document is agreed as basis for further work.</w:t>
      </w:r>
    </w:p>
    <w:p w14:paraId="57C3B632" w14:textId="77777777" w:rsidR="00C04983" w:rsidRPr="00282F0E" w:rsidRDefault="00C04983" w:rsidP="00C04983">
      <w:pPr>
        <w:rPr>
          <w:color w:val="993300"/>
          <w:u w:val="single"/>
        </w:rPr>
      </w:pPr>
      <w:r w:rsidRPr="00282F0E">
        <w:rPr>
          <w:rFonts w:ascii="Arial" w:hAnsi="Arial" w:cs="Arial"/>
          <w:b/>
        </w:rPr>
        <w:t xml:space="preserve">Decision: </w:t>
      </w:r>
      <w:r w:rsidRPr="00282F0E">
        <w:rPr>
          <w:rFonts w:ascii="Arial" w:hAnsi="Arial" w:cs="Arial"/>
          <w:b/>
        </w:rPr>
        <w:tab/>
      </w:r>
      <w:r w:rsidRPr="00282F0E">
        <w:rPr>
          <w:rFonts w:ascii="Arial" w:hAnsi="Arial" w:cs="Arial"/>
          <w:b/>
        </w:rPr>
        <w:tab/>
      </w:r>
      <w:r w:rsidRPr="00282F0E">
        <w:rPr>
          <w:color w:val="993300"/>
          <w:u w:val="single"/>
        </w:rPr>
        <w:t xml:space="preserve">The document was </w:t>
      </w:r>
      <w:r w:rsidRPr="00282F0E">
        <w:rPr>
          <w:rFonts w:ascii="Arial" w:hAnsi="Arial" w:cs="Arial"/>
          <w:b/>
          <w:color w:val="993300"/>
          <w:u w:val="single"/>
        </w:rPr>
        <w:t>agreed</w:t>
      </w:r>
      <w:r w:rsidRPr="00282F0E">
        <w:rPr>
          <w:color w:val="993300"/>
          <w:u w:val="single"/>
        </w:rPr>
        <w:t>.</w:t>
      </w:r>
    </w:p>
    <w:p w14:paraId="0A3189CA" w14:textId="7336F0E3" w:rsidR="00C04983" w:rsidRDefault="00C04983" w:rsidP="00C04983">
      <w:pPr>
        <w:rPr>
          <w:rFonts w:ascii="Arial" w:hAnsi="Arial" w:cs="Arial"/>
          <w:b/>
          <w:sz w:val="24"/>
          <w:lang w:val="fr-FR"/>
        </w:rPr>
      </w:pPr>
      <w:r w:rsidRPr="00582319">
        <w:rPr>
          <w:rFonts w:ascii="Arial" w:hAnsi="Arial" w:cs="Arial"/>
          <w:b/>
          <w:color w:val="0000FF"/>
          <w:sz w:val="24"/>
          <w:lang w:val="fr-FR"/>
        </w:rPr>
        <w:t>S4-221566</w:t>
      </w:r>
      <w:r w:rsidRPr="00582319">
        <w:rPr>
          <w:rFonts w:ascii="Arial" w:hAnsi="Arial" w:cs="Arial"/>
          <w:b/>
          <w:color w:val="0000FF"/>
          <w:sz w:val="24"/>
          <w:lang w:val="fr-FR"/>
        </w:rPr>
        <w:tab/>
      </w:r>
      <w:r w:rsidRPr="00582319">
        <w:rPr>
          <w:rFonts w:ascii="Arial" w:hAnsi="Arial" w:cs="Arial"/>
          <w:b/>
          <w:sz w:val="24"/>
          <w:lang w:val="fr-FR"/>
        </w:rPr>
        <w:t>FS_AI4Media Permanent document v0.5</w:t>
      </w:r>
    </w:p>
    <w:p w14:paraId="1DC43232" w14:textId="356981C2" w:rsidR="006024F2" w:rsidRPr="006024F2" w:rsidRDefault="006024F2" w:rsidP="00C04983">
      <w:pPr>
        <w:rPr>
          <w:rFonts w:ascii="Arial" w:hAnsi="Arial" w:cs="Arial"/>
          <w:bCs/>
          <w:sz w:val="24"/>
          <w:lang w:val="fr-FR"/>
        </w:rPr>
      </w:pPr>
      <w:hyperlink r:id="rId13" w:history="1">
        <w:r w:rsidRPr="00275401">
          <w:rPr>
            <w:rStyle w:val="Lienhypertexte"/>
            <w:rFonts w:ascii="Arial" w:hAnsi="Arial" w:cs="Arial"/>
            <w:bCs/>
            <w:sz w:val="24"/>
            <w:lang w:val="fr-FR"/>
          </w:rPr>
          <w:t>https://www.3gpp.org/ftp/TSG_SA/WG4_CODEC/TSGS4_121_Toulouse/Docs/S4-221566.zip</w:t>
        </w:r>
      </w:hyperlink>
      <w:r>
        <w:rPr>
          <w:rFonts w:ascii="Arial" w:hAnsi="Arial" w:cs="Arial"/>
          <w:bCs/>
          <w:sz w:val="24"/>
          <w:lang w:val="fr-FR"/>
        </w:rPr>
        <w:t xml:space="preserve"> </w:t>
      </w:r>
    </w:p>
    <w:p w14:paraId="232523CC" w14:textId="77777777" w:rsidR="00C04983" w:rsidRPr="00282F0E" w:rsidRDefault="00C04983" w:rsidP="00C04983">
      <w:pPr>
        <w:rPr>
          <w:rFonts w:ascii="Arial" w:hAnsi="Arial" w:cs="Arial"/>
          <w:b/>
        </w:rPr>
      </w:pPr>
      <w:r w:rsidRPr="00282F0E">
        <w:rPr>
          <w:rFonts w:ascii="Arial" w:hAnsi="Arial" w:cs="Arial"/>
          <w:b/>
        </w:rPr>
        <w:t xml:space="preserve">Discussion: </w:t>
      </w:r>
    </w:p>
    <w:p w14:paraId="62DB0726" w14:textId="77777777" w:rsidR="00C04983" w:rsidRPr="00282F0E" w:rsidRDefault="00C04983" w:rsidP="00C04983">
      <w:r w:rsidRPr="00282F0E">
        <w:t>The document is agreed as basis for further work.</w:t>
      </w:r>
    </w:p>
    <w:p w14:paraId="07AE25EF" w14:textId="77777777" w:rsidR="00C04983" w:rsidRPr="00282F0E" w:rsidRDefault="00C04983" w:rsidP="00C04983">
      <w:pPr>
        <w:rPr>
          <w:color w:val="993300"/>
          <w:u w:val="single"/>
        </w:rPr>
      </w:pPr>
      <w:r w:rsidRPr="00282F0E">
        <w:rPr>
          <w:rFonts w:ascii="Arial" w:hAnsi="Arial" w:cs="Arial"/>
          <w:b/>
        </w:rPr>
        <w:t xml:space="preserve">Decision: </w:t>
      </w:r>
      <w:r w:rsidRPr="00282F0E">
        <w:rPr>
          <w:rFonts w:ascii="Arial" w:hAnsi="Arial" w:cs="Arial"/>
          <w:b/>
        </w:rPr>
        <w:tab/>
      </w:r>
      <w:r w:rsidRPr="00282F0E">
        <w:rPr>
          <w:rFonts w:ascii="Arial" w:hAnsi="Arial" w:cs="Arial"/>
          <w:b/>
        </w:rPr>
        <w:tab/>
      </w:r>
      <w:r w:rsidRPr="00282F0E">
        <w:rPr>
          <w:color w:val="993300"/>
          <w:u w:val="single"/>
        </w:rPr>
        <w:t xml:space="preserve">The document was </w:t>
      </w:r>
      <w:r w:rsidRPr="00282F0E">
        <w:rPr>
          <w:rFonts w:ascii="Arial" w:hAnsi="Arial" w:cs="Arial"/>
          <w:b/>
          <w:color w:val="993300"/>
          <w:u w:val="single"/>
        </w:rPr>
        <w:t>agreed</w:t>
      </w:r>
      <w:r w:rsidRPr="00282F0E">
        <w:rPr>
          <w:color w:val="993300"/>
          <w:u w:val="single"/>
        </w:rPr>
        <w:t>.</w:t>
      </w:r>
    </w:p>
    <w:p w14:paraId="3EF1EF3B" w14:textId="2BA3CCC4" w:rsidR="00C04983" w:rsidRDefault="00C04983" w:rsidP="00C04983">
      <w:pPr>
        <w:rPr>
          <w:rFonts w:ascii="Arial" w:hAnsi="Arial" w:cs="Arial"/>
          <w:b/>
          <w:sz w:val="24"/>
        </w:rPr>
      </w:pPr>
      <w:r w:rsidRPr="00282F0E">
        <w:rPr>
          <w:rFonts w:ascii="Arial" w:hAnsi="Arial" w:cs="Arial"/>
          <w:b/>
          <w:color w:val="0000FF"/>
          <w:sz w:val="24"/>
        </w:rPr>
        <w:t>S4-221380</w:t>
      </w:r>
      <w:r w:rsidRPr="00282F0E">
        <w:rPr>
          <w:rFonts w:ascii="Arial" w:hAnsi="Arial" w:cs="Arial"/>
          <w:b/>
          <w:color w:val="0000FF"/>
          <w:sz w:val="24"/>
        </w:rPr>
        <w:tab/>
      </w:r>
      <w:r w:rsidRPr="00282F0E">
        <w:rPr>
          <w:rFonts w:ascii="Arial" w:hAnsi="Arial" w:cs="Arial"/>
          <w:b/>
          <w:sz w:val="24"/>
        </w:rPr>
        <w:t>[FS_AI4Media] Proposed Updated Time and Work Plan</w:t>
      </w:r>
    </w:p>
    <w:p w14:paraId="45F33426" w14:textId="4FFDD74D" w:rsidR="006024F2" w:rsidRPr="006024F2" w:rsidRDefault="006024F2" w:rsidP="00C04983">
      <w:pPr>
        <w:rPr>
          <w:rFonts w:ascii="Arial" w:hAnsi="Arial" w:cs="Arial"/>
          <w:bCs/>
          <w:sz w:val="24"/>
        </w:rPr>
      </w:pPr>
      <w:hyperlink r:id="rId14" w:history="1">
        <w:r w:rsidRPr="006024F2">
          <w:rPr>
            <w:rStyle w:val="Lienhypertexte"/>
            <w:rFonts w:ascii="Arial" w:hAnsi="Arial" w:cs="Arial"/>
            <w:bCs/>
            <w:sz w:val="24"/>
          </w:rPr>
          <w:t>https://www.3gpp.org/ftp/TSG_SA/WG4_CODEC/TSGS4_121_Toulouse/Docs/S4-221380.zip</w:t>
        </w:r>
      </w:hyperlink>
      <w:r w:rsidRPr="006024F2">
        <w:rPr>
          <w:rFonts w:ascii="Arial" w:hAnsi="Arial" w:cs="Arial"/>
          <w:bCs/>
          <w:sz w:val="24"/>
        </w:rPr>
        <w:t xml:space="preserve"> </w:t>
      </w:r>
    </w:p>
    <w:p w14:paraId="05137E31" w14:textId="77777777" w:rsidR="00C04983" w:rsidRPr="00282F0E" w:rsidRDefault="00C04983" w:rsidP="00C04983">
      <w:pPr>
        <w:rPr>
          <w:rFonts w:ascii="Arial" w:hAnsi="Arial" w:cs="Arial"/>
          <w:b/>
        </w:rPr>
      </w:pPr>
      <w:r w:rsidRPr="00282F0E">
        <w:rPr>
          <w:rFonts w:ascii="Arial" w:hAnsi="Arial" w:cs="Arial"/>
          <w:b/>
        </w:rPr>
        <w:t xml:space="preserve">Discussion: </w:t>
      </w:r>
    </w:p>
    <w:p w14:paraId="57DCCDAE" w14:textId="77777777" w:rsidR="00C04983" w:rsidRPr="00282F0E" w:rsidRDefault="00C04983" w:rsidP="00C04983">
      <w:r w:rsidRPr="00282F0E">
        <w:t>Progress of the WI is 20% after this meeting.</w:t>
      </w:r>
    </w:p>
    <w:p w14:paraId="4CCB68AC" w14:textId="77777777" w:rsidR="00C04983" w:rsidRPr="00282F0E" w:rsidRDefault="00C04983" w:rsidP="00C04983">
      <w:pPr>
        <w:rPr>
          <w:color w:val="993300"/>
          <w:u w:val="single"/>
        </w:rPr>
      </w:pPr>
      <w:r w:rsidRPr="00282F0E">
        <w:rPr>
          <w:rFonts w:ascii="Arial" w:hAnsi="Arial" w:cs="Arial"/>
          <w:b/>
        </w:rPr>
        <w:t xml:space="preserve">Decision: </w:t>
      </w:r>
      <w:r w:rsidRPr="00282F0E">
        <w:rPr>
          <w:rFonts w:ascii="Arial" w:hAnsi="Arial" w:cs="Arial"/>
          <w:b/>
        </w:rPr>
        <w:tab/>
      </w:r>
      <w:r w:rsidRPr="00282F0E">
        <w:rPr>
          <w:rFonts w:ascii="Arial" w:hAnsi="Arial" w:cs="Arial"/>
          <w:b/>
        </w:rPr>
        <w:tab/>
      </w:r>
      <w:r w:rsidRPr="00282F0E">
        <w:rPr>
          <w:color w:val="993300"/>
          <w:u w:val="single"/>
        </w:rPr>
        <w:t xml:space="preserve">The document was </w:t>
      </w:r>
      <w:r w:rsidRPr="00282F0E">
        <w:rPr>
          <w:rFonts w:ascii="Arial" w:hAnsi="Arial" w:cs="Arial"/>
          <w:b/>
          <w:color w:val="993300"/>
          <w:u w:val="single"/>
        </w:rPr>
        <w:t>agreed</w:t>
      </w:r>
      <w:r w:rsidRPr="00282F0E">
        <w:rPr>
          <w:color w:val="993300"/>
          <w:u w:val="single"/>
        </w:rPr>
        <w:t>.</w:t>
      </w:r>
    </w:p>
    <w:p w14:paraId="49B5E4AC" w14:textId="28A4CF83" w:rsidR="00C04983" w:rsidRDefault="00C04983" w:rsidP="00C04983"/>
    <w:p w14:paraId="55B9A3A3" w14:textId="7E6C5A71" w:rsidR="00C04983" w:rsidRDefault="00C04983" w:rsidP="00C04983">
      <w:pPr>
        <w:pStyle w:val="Titre1"/>
      </w:pPr>
      <w:r>
        <w:t>FS_ARMRQoE</w:t>
      </w:r>
    </w:p>
    <w:p w14:paraId="4F147F6D" w14:textId="77777777" w:rsidR="00C04983" w:rsidRPr="00282F0E" w:rsidRDefault="00C04983" w:rsidP="00C04983">
      <w:r w:rsidRPr="00282F0E">
        <w:t>The progress of the work is 10% at this meeting.</w:t>
      </w:r>
    </w:p>
    <w:p w14:paraId="606962D8" w14:textId="056822F0" w:rsidR="00C04983" w:rsidRDefault="00C04983" w:rsidP="00C04983">
      <w:pPr>
        <w:rPr>
          <w:rFonts w:ascii="Arial" w:hAnsi="Arial" w:cs="Arial"/>
          <w:b/>
          <w:sz w:val="24"/>
        </w:rPr>
      </w:pPr>
      <w:r w:rsidRPr="00282F0E">
        <w:rPr>
          <w:rFonts w:ascii="Arial" w:hAnsi="Arial" w:cs="Arial"/>
          <w:b/>
          <w:color w:val="0000FF"/>
          <w:sz w:val="24"/>
        </w:rPr>
        <w:t>S4-221564</w:t>
      </w:r>
      <w:r w:rsidRPr="00282F0E">
        <w:rPr>
          <w:rFonts w:ascii="Arial" w:hAnsi="Arial" w:cs="Arial"/>
          <w:b/>
          <w:color w:val="0000FF"/>
          <w:sz w:val="24"/>
        </w:rPr>
        <w:tab/>
      </w:r>
      <w:r w:rsidRPr="00282F0E">
        <w:rPr>
          <w:rFonts w:ascii="Arial" w:hAnsi="Arial" w:cs="Arial"/>
          <w:b/>
          <w:sz w:val="24"/>
        </w:rPr>
        <w:t>Draft TR 26.812 QoE metrics for AR/MR services v0.2.0</w:t>
      </w:r>
    </w:p>
    <w:p w14:paraId="0710F262" w14:textId="6B8D123F" w:rsidR="006024F2" w:rsidRPr="006024F2" w:rsidRDefault="006024F2" w:rsidP="00C04983">
      <w:pPr>
        <w:rPr>
          <w:rFonts w:ascii="Arial" w:hAnsi="Arial" w:cs="Arial"/>
          <w:bCs/>
          <w:sz w:val="24"/>
        </w:rPr>
      </w:pPr>
      <w:hyperlink r:id="rId15" w:history="1">
        <w:r w:rsidRPr="006024F2">
          <w:rPr>
            <w:rStyle w:val="Lienhypertexte"/>
            <w:rFonts w:ascii="Arial" w:hAnsi="Arial" w:cs="Arial"/>
            <w:bCs/>
            <w:sz w:val="24"/>
          </w:rPr>
          <w:t>https://www.3gpp.org/ftp/TSG_SA/WG4_CODEC/TSGS4_121_Toulouse/Docs/S4-221564.zip</w:t>
        </w:r>
      </w:hyperlink>
      <w:r w:rsidRPr="006024F2">
        <w:rPr>
          <w:rFonts w:ascii="Arial" w:hAnsi="Arial" w:cs="Arial"/>
          <w:bCs/>
          <w:sz w:val="24"/>
        </w:rPr>
        <w:t xml:space="preserve"> </w:t>
      </w:r>
    </w:p>
    <w:p w14:paraId="522F8CDE" w14:textId="5BE72658" w:rsidR="00C04983" w:rsidRPr="00282F0E" w:rsidRDefault="00C04983" w:rsidP="00C04983">
      <w:pPr>
        <w:rPr>
          <w:rFonts w:ascii="Arial" w:hAnsi="Arial" w:cs="Arial"/>
          <w:b/>
        </w:rPr>
      </w:pPr>
      <w:r w:rsidRPr="00282F0E">
        <w:rPr>
          <w:rFonts w:ascii="Arial" w:hAnsi="Arial" w:cs="Arial"/>
          <w:b/>
        </w:rPr>
        <w:t xml:space="preserve">Discussion: </w:t>
      </w:r>
    </w:p>
    <w:p w14:paraId="053BF433" w14:textId="77777777" w:rsidR="00C04983" w:rsidRPr="00282F0E" w:rsidRDefault="00C04983" w:rsidP="00C04983">
      <w:r w:rsidRPr="00282F0E">
        <w:t>The document is agred as basis for further work.</w:t>
      </w:r>
    </w:p>
    <w:p w14:paraId="6813E9F1" w14:textId="77777777" w:rsidR="00C04983" w:rsidRPr="00282F0E" w:rsidRDefault="00C04983" w:rsidP="00C04983">
      <w:pPr>
        <w:rPr>
          <w:color w:val="993300"/>
          <w:u w:val="single"/>
        </w:rPr>
      </w:pPr>
      <w:r w:rsidRPr="00282F0E">
        <w:rPr>
          <w:rFonts w:ascii="Arial" w:hAnsi="Arial" w:cs="Arial"/>
          <w:b/>
        </w:rPr>
        <w:t xml:space="preserve">Decision: </w:t>
      </w:r>
      <w:r w:rsidRPr="00282F0E">
        <w:rPr>
          <w:rFonts w:ascii="Arial" w:hAnsi="Arial" w:cs="Arial"/>
          <w:b/>
        </w:rPr>
        <w:tab/>
      </w:r>
      <w:r w:rsidRPr="00282F0E">
        <w:rPr>
          <w:rFonts w:ascii="Arial" w:hAnsi="Arial" w:cs="Arial"/>
          <w:b/>
        </w:rPr>
        <w:tab/>
      </w:r>
      <w:r w:rsidRPr="00282F0E">
        <w:rPr>
          <w:color w:val="993300"/>
          <w:u w:val="single"/>
        </w:rPr>
        <w:t xml:space="preserve">The document was </w:t>
      </w:r>
      <w:r w:rsidRPr="00282F0E">
        <w:rPr>
          <w:rFonts w:ascii="Arial" w:hAnsi="Arial" w:cs="Arial"/>
          <w:b/>
          <w:color w:val="993300"/>
          <w:u w:val="single"/>
        </w:rPr>
        <w:t>agreed</w:t>
      </w:r>
      <w:r w:rsidRPr="00282F0E">
        <w:rPr>
          <w:color w:val="993300"/>
          <w:u w:val="single"/>
        </w:rPr>
        <w:t>.</w:t>
      </w:r>
    </w:p>
    <w:p w14:paraId="5F02C333" w14:textId="1E01ED9B" w:rsidR="00C04983" w:rsidRDefault="00C04983" w:rsidP="00C04983">
      <w:pPr>
        <w:rPr>
          <w:rFonts w:ascii="Arial" w:hAnsi="Arial" w:cs="Arial"/>
          <w:b/>
          <w:sz w:val="24"/>
        </w:rPr>
      </w:pPr>
      <w:r w:rsidRPr="00282F0E">
        <w:rPr>
          <w:rFonts w:ascii="Arial" w:hAnsi="Arial" w:cs="Arial"/>
          <w:b/>
          <w:color w:val="0000FF"/>
          <w:sz w:val="24"/>
        </w:rPr>
        <w:t>S4-221568</w:t>
      </w:r>
      <w:r w:rsidRPr="00282F0E">
        <w:rPr>
          <w:rFonts w:ascii="Arial" w:hAnsi="Arial" w:cs="Arial"/>
          <w:b/>
          <w:color w:val="0000FF"/>
          <w:sz w:val="24"/>
        </w:rPr>
        <w:tab/>
      </w:r>
      <w:r w:rsidRPr="00282F0E">
        <w:rPr>
          <w:rFonts w:ascii="Arial" w:hAnsi="Arial" w:cs="Arial"/>
          <w:b/>
          <w:sz w:val="24"/>
        </w:rPr>
        <w:t>FS_ARMRQoE Time plan</w:t>
      </w:r>
    </w:p>
    <w:p w14:paraId="4B050A61" w14:textId="6ACEAF2E" w:rsidR="006024F2" w:rsidRPr="006024F2" w:rsidRDefault="006024F2" w:rsidP="00C04983">
      <w:pPr>
        <w:rPr>
          <w:rFonts w:ascii="Arial" w:hAnsi="Arial" w:cs="Arial"/>
          <w:bCs/>
          <w:sz w:val="24"/>
        </w:rPr>
      </w:pPr>
      <w:hyperlink r:id="rId16" w:history="1">
        <w:r w:rsidRPr="006024F2">
          <w:rPr>
            <w:rStyle w:val="Lienhypertexte"/>
            <w:rFonts w:ascii="Arial" w:hAnsi="Arial" w:cs="Arial"/>
            <w:bCs/>
            <w:sz w:val="24"/>
          </w:rPr>
          <w:t>https://www.3gpp.org/ftp/TSG_SA/WG4_CODEC/TSGS4_121_Toulouse/Docs/S4-221568.zip</w:t>
        </w:r>
      </w:hyperlink>
      <w:r w:rsidRPr="006024F2">
        <w:rPr>
          <w:rFonts w:ascii="Arial" w:hAnsi="Arial" w:cs="Arial"/>
          <w:bCs/>
          <w:sz w:val="24"/>
        </w:rPr>
        <w:t xml:space="preserve"> </w:t>
      </w:r>
    </w:p>
    <w:p w14:paraId="216D6EC1" w14:textId="77777777" w:rsidR="00C04983" w:rsidRPr="00282F0E" w:rsidRDefault="00C04983" w:rsidP="00C04983">
      <w:pPr>
        <w:rPr>
          <w:color w:val="993300"/>
          <w:u w:val="single"/>
        </w:rPr>
      </w:pPr>
      <w:r w:rsidRPr="00282F0E">
        <w:rPr>
          <w:rFonts w:ascii="Arial" w:hAnsi="Arial" w:cs="Arial"/>
          <w:b/>
        </w:rPr>
        <w:t xml:space="preserve">Decision: </w:t>
      </w:r>
      <w:r w:rsidRPr="00282F0E">
        <w:rPr>
          <w:rFonts w:ascii="Arial" w:hAnsi="Arial" w:cs="Arial"/>
          <w:b/>
        </w:rPr>
        <w:tab/>
      </w:r>
      <w:r w:rsidRPr="00282F0E">
        <w:rPr>
          <w:rFonts w:ascii="Arial" w:hAnsi="Arial" w:cs="Arial"/>
          <w:b/>
        </w:rPr>
        <w:tab/>
      </w:r>
      <w:r w:rsidRPr="00282F0E">
        <w:rPr>
          <w:color w:val="993300"/>
          <w:u w:val="single"/>
        </w:rPr>
        <w:t xml:space="preserve">The document was </w:t>
      </w:r>
      <w:r w:rsidRPr="00282F0E">
        <w:rPr>
          <w:rFonts w:ascii="Arial" w:hAnsi="Arial" w:cs="Arial"/>
          <w:b/>
          <w:color w:val="993300"/>
          <w:u w:val="single"/>
        </w:rPr>
        <w:t>agreed</w:t>
      </w:r>
      <w:r w:rsidRPr="00282F0E">
        <w:rPr>
          <w:color w:val="993300"/>
          <w:u w:val="single"/>
        </w:rPr>
        <w:t>.</w:t>
      </w:r>
    </w:p>
    <w:p w14:paraId="1DD6A8C0" w14:textId="77777777" w:rsidR="00C04983" w:rsidRPr="00C04983" w:rsidRDefault="00C04983" w:rsidP="00C04983"/>
    <w:sectPr w:rsidR="00C04983" w:rsidRPr="00C04983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6F8BB3" w14:textId="77777777" w:rsidR="007712DD" w:rsidRDefault="007712DD">
      <w:r>
        <w:separator/>
      </w:r>
    </w:p>
  </w:endnote>
  <w:endnote w:type="continuationSeparator" w:id="0">
    <w:p w14:paraId="3BA436C2" w14:textId="77777777" w:rsidR="007712DD" w:rsidRDefault="007712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FD8B22" w14:textId="77777777" w:rsidR="007712DD" w:rsidRDefault="007712DD">
      <w:r>
        <w:separator/>
      </w:r>
    </w:p>
  </w:footnote>
  <w:footnote w:type="continuationSeparator" w:id="0">
    <w:p w14:paraId="4B1C009E" w14:textId="77777777" w:rsidR="007712DD" w:rsidRDefault="007712D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14454A60"/>
    <w:multiLevelType w:val="hybridMultilevel"/>
    <w:tmpl w:val="1FD0C69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AE75C1"/>
    <w:multiLevelType w:val="hybridMultilevel"/>
    <w:tmpl w:val="723005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3C5FF1"/>
    <w:multiLevelType w:val="hybridMultilevel"/>
    <w:tmpl w:val="F85EBB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3368FE"/>
    <w:multiLevelType w:val="hybridMultilevel"/>
    <w:tmpl w:val="9B94E18E"/>
    <w:lvl w:ilvl="0" w:tplc="F9027AD4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AF4221"/>
    <w:multiLevelType w:val="hybridMultilevel"/>
    <w:tmpl w:val="F8F680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1B231A"/>
    <w:multiLevelType w:val="hybridMultilevel"/>
    <w:tmpl w:val="C34A6862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58586B"/>
    <w:multiLevelType w:val="hybridMultilevel"/>
    <w:tmpl w:val="7B1444A8"/>
    <w:lvl w:ilvl="0" w:tplc="460CBD90">
      <w:start w:val="1"/>
      <w:numFmt w:val="decimal"/>
      <w:lvlText w:val="%1."/>
      <w:lvlJc w:val="left"/>
      <w:pPr>
        <w:ind w:left="720" w:hanging="360"/>
      </w:pPr>
      <w:rPr>
        <w:i w:val="0"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0" w15:restartNumberingAfterBreak="0">
    <w:nsid w:val="3DFD58CA"/>
    <w:multiLevelType w:val="hybridMultilevel"/>
    <w:tmpl w:val="01A22276"/>
    <w:lvl w:ilvl="0" w:tplc="5CFEF6B4">
      <w:start w:val="3"/>
      <w:numFmt w:val="bullet"/>
      <w:lvlText w:val="-"/>
      <w:lvlJc w:val="left"/>
      <w:pPr>
        <w:ind w:left="405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1" w15:restartNumberingAfterBreak="0">
    <w:nsid w:val="48762D96"/>
    <w:multiLevelType w:val="hybridMultilevel"/>
    <w:tmpl w:val="93000A10"/>
    <w:lvl w:ilvl="0" w:tplc="F7EEF236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  <w:b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4C5C29CB"/>
    <w:multiLevelType w:val="hybridMultilevel"/>
    <w:tmpl w:val="24A2D36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C6E68BF"/>
    <w:multiLevelType w:val="hybridMultilevel"/>
    <w:tmpl w:val="8976EA4E"/>
    <w:lvl w:ilvl="0" w:tplc="943ADA46">
      <w:start w:val="3"/>
      <w:numFmt w:val="bullet"/>
      <w:lvlText w:val="-"/>
      <w:lvlJc w:val="left"/>
      <w:pPr>
        <w:ind w:left="800" w:hanging="400"/>
      </w:pPr>
      <w:rPr>
        <w:rFonts w:ascii="Times New Roman" w:eastAsia="Malgun Gothic" w:hAnsi="Times New Roman" w:cs="Times New Roman"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>
      <w:start w:val="1"/>
      <w:numFmt w:val="upperLetter"/>
      <w:lvlText w:val="%5."/>
      <w:lvlJc w:val="left"/>
      <w:pPr>
        <w:ind w:left="2400" w:hanging="400"/>
      </w:pPr>
    </w:lvl>
    <w:lvl w:ilvl="5" w:tplc="0409001B">
      <w:start w:val="1"/>
      <w:numFmt w:val="lowerRoman"/>
      <w:lvlText w:val="%6."/>
      <w:lvlJc w:val="right"/>
      <w:pPr>
        <w:ind w:left="2800" w:hanging="400"/>
      </w:pPr>
    </w:lvl>
    <w:lvl w:ilvl="6" w:tplc="0409000F">
      <w:start w:val="1"/>
      <w:numFmt w:val="decimal"/>
      <w:lvlText w:val="%7."/>
      <w:lvlJc w:val="left"/>
      <w:pPr>
        <w:ind w:left="3200" w:hanging="400"/>
      </w:pPr>
    </w:lvl>
    <w:lvl w:ilvl="7" w:tplc="04090019">
      <w:start w:val="1"/>
      <w:numFmt w:val="upperLetter"/>
      <w:lvlText w:val="%8."/>
      <w:lvlJc w:val="left"/>
      <w:pPr>
        <w:ind w:left="3600" w:hanging="400"/>
      </w:pPr>
    </w:lvl>
    <w:lvl w:ilvl="8" w:tplc="0409001B">
      <w:start w:val="1"/>
      <w:numFmt w:val="lowerRoman"/>
      <w:lvlText w:val="%9."/>
      <w:lvlJc w:val="right"/>
      <w:pPr>
        <w:ind w:left="4000" w:hanging="400"/>
      </w:pPr>
    </w:lvl>
  </w:abstractNum>
  <w:abstractNum w:abstractNumId="1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6" w15:restartNumberingAfterBreak="0">
    <w:nsid w:val="6C6A7553"/>
    <w:multiLevelType w:val="hybridMultilevel"/>
    <w:tmpl w:val="78E8C926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F9E43CA"/>
    <w:multiLevelType w:val="hybridMultilevel"/>
    <w:tmpl w:val="781AEB16"/>
    <w:lvl w:ilvl="0" w:tplc="FFFFFFFF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271161409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593168757">
    <w:abstractNumId w:val="15"/>
  </w:num>
  <w:num w:numId="3" w16cid:durableId="1303996606">
    <w:abstractNumId w:val="14"/>
  </w:num>
  <w:num w:numId="4" w16cid:durableId="1821117348">
    <w:abstractNumId w:val="9"/>
  </w:num>
  <w:num w:numId="5" w16cid:durableId="1440685694">
    <w:abstractNumId w:val="19"/>
  </w:num>
  <w:num w:numId="6" w16cid:durableId="1488551442">
    <w:abstractNumId w:val="17"/>
  </w:num>
  <w:num w:numId="7" w16cid:durableId="1768885836">
    <w:abstractNumId w:val="7"/>
  </w:num>
  <w:num w:numId="8" w16cid:durableId="410733682">
    <w:abstractNumId w:val="11"/>
  </w:num>
  <w:num w:numId="9" w16cid:durableId="980505528">
    <w:abstractNumId w:val="1"/>
  </w:num>
  <w:num w:numId="10" w16cid:durableId="1889608622">
    <w:abstractNumId w:val="8"/>
  </w:num>
  <w:num w:numId="11" w16cid:durableId="1038512458">
    <w:abstractNumId w:val="2"/>
  </w:num>
  <w:num w:numId="12" w16cid:durableId="116478299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386077374">
    <w:abstractNumId w:val="3"/>
  </w:num>
  <w:num w:numId="14" w16cid:durableId="11815064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063914182">
    <w:abstractNumId w:val="16"/>
  </w:num>
  <w:num w:numId="16" w16cid:durableId="544558827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293414078">
    <w:abstractNumId w:val="6"/>
  </w:num>
  <w:num w:numId="18" w16cid:durableId="572591627">
    <w:abstractNumId w:val="10"/>
  </w:num>
  <w:num w:numId="19" w16cid:durableId="1691450407">
    <w:abstractNumId w:val="12"/>
  </w:num>
  <w:num w:numId="20" w16cid:durableId="176894404">
    <w:abstractNumId w:val="4"/>
  </w:num>
  <w:num w:numId="21" w16cid:durableId="173639317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2"/>
  <w:printFractionalCharacterWidth/>
  <w:embedSystemFonts/>
  <w:hideSpellingErrors/>
  <w:hideGrammaticalErrors/>
  <w:proofState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zYyszAGQlNLMyNjAyUdpeDU4uLM/DyQAkOjWgC1DS/YLQAAAA=="/>
  </w:docVars>
  <w:rsids>
    <w:rsidRoot w:val="00F4338D"/>
    <w:rsid w:val="00003B9A"/>
    <w:rsid w:val="00006EF7"/>
    <w:rsid w:val="00011074"/>
    <w:rsid w:val="000118BB"/>
    <w:rsid w:val="0001220A"/>
    <w:rsid w:val="000132D1"/>
    <w:rsid w:val="00014B19"/>
    <w:rsid w:val="000167EA"/>
    <w:rsid w:val="000205C5"/>
    <w:rsid w:val="000206F2"/>
    <w:rsid w:val="00020CBD"/>
    <w:rsid w:val="000235BB"/>
    <w:rsid w:val="000242EE"/>
    <w:rsid w:val="00025316"/>
    <w:rsid w:val="000341F4"/>
    <w:rsid w:val="000344F5"/>
    <w:rsid w:val="00037C06"/>
    <w:rsid w:val="0004022B"/>
    <w:rsid w:val="00041913"/>
    <w:rsid w:val="000427FD"/>
    <w:rsid w:val="00044DAE"/>
    <w:rsid w:val="00052170"/>
    <w:rsid w:val="00052BF8"/>
    <w:rsid w:val="00052EB2"/>
    <w:rsid w:val="00057116"/>
    <w:rsid w:val="000613D9"/>
    <w:rsid w:val="00064CB2"/>
    <w:rsid w:val="00065826"/>
    <w:rsid w:val="00066954"/>
    <w:rsid w:val="00067741"/>
    <w:rsid w:val="00070A4D"/>
    <w:rsid w:val="00070B1A"/>
    <w:rsid w:val="00072A56"/>
    <w:rsid w:val="00074939"/>
    <w:rsid w:val="000765BD"/>
    <w:rsid w:val="00076AC0"/>
    <w:rsid w:val="000775DA"/>
    <w:rsid w:val="00082CCB"/>
    <w:rsid w:val="00085FC0"/>
    <w:rsid w:val="000879C7"/>
    <w:rsid w:val="000A10B1"/>
    <w:rsid w:val="000A25E9"/>
    <w:rsid w:val="000A3125"/>
    <w:rsid w:val="000A4A3B"/>
    <w:rsid w:val="000B0519"/>
    <w:rsid w:val="000B1ABD"/>
    <w:rsid w:val="000B337C"/>
    <w:rsid w:val="000B61FD"/>
    <w:rsid w:val="000C0BF7"/>
    <w:rsid w:val="000C14EE"/>
    <w:rsid w:val="000C5FE3"/>
    <w:rsid w:val="000C6DCE"/>
    <w:rsid w:val="000D122A"/>
    <w:rsid w:val="000D3E6D"/>
    <w:rsid w:val="000E398D"/>
    <w:rsid w:val="000E55AD"/>
    <w:rsid w:val="000E630D"/>
    <w:rsid w:val="001001BD"/>
    <w:rsid w:val="001014FB"/>
    <w:rsid w:val="00102222"/>
    <w:rsid w:val="00106F03"/>
    <w:rsid w:val="00114520"/>
    <w:rsid w:val="00117E63"/>
    <w:rsid w:val="00120541"/>
    <w:rsid w:val="001211F3"/>
    <w:rsid w:val="00123A61"/>
    <w:rsid w:val="00124094"/>
    <w:rsid w:val="00125072"/>
    <w:rsid w:val="00125F79"/>
    <w:rsid w:val="00127B5D"/>
    <w:rsid w:val="0013508B"/>
    <w:rsid w:val="00135600"/>
    <w:rsid w:val="0014072B"/>
    <w:rsid w:val="00146229"/>
    <w:rsid w:val="001620A2"/>
    <w:rsid w:val="00165D18"/>
    <w:rsid w:val="001661AE"/>
    <w:rsid w:val="00171925"/>
    <w:rsid w:val="00173998"/>
    <w:rsid w:val="00174617"/>
    <w:rsid w:val="001759A7"/>
    <w:rsid w:val="001770FE"/>
    <w:rsid w:val="00181E2A"/>
    <w:rsid w:val="00182FD1"/>
    <w:rsid w:val="001842D8"/>
    <w:rsid w:val="001846D5"/>
    <w:rsid w:val="001A4192"/>
    <w:rsid w:val="001A5F58"/>
    <w:rsid w:val="001B5071"/>
    <w:rsid w:val="001C097F"/>
    <w:rsid w:val="001C5C86"/>
    <w:rsid w:val="001C718D"/>
    <w:rsid w:val="001E14C4"/>
    <w:rsid w:val="001E3DC4"/>
    <w:rsid w:val="001E5254"/>
    <w:rsid w:val="001E73E7"/>
    <w:rsid w:val="001F2EC1"/>
    <w:rsid w:val="001F7EB4"/>
    <w:rsid w:val="002000C2"/>
    <w:rsid w:val="0020084D"/>
    <w:rsid w:val="00202255"/>
    <w:rsid w:val="00205F25"/>
    <w:rsid w:val="00211829"/>
    <w:rsid w:val="00211DDF"/>
    <w:rsid w:val="00211FBB"/>
    <w:rsid w:val="00221B1E"/>
    <w:rsid w:val="00227112"/>
    <w:rsid w:val="00231595"/>
    <w:rsid w:val="00236961"/>
    <w:rsid w:val="00240B03"/>
    <w:rsid w:val="00240DCD"/>
    <w:rsid w:val="002462AB"/>
    <w:rsid w:val="0024786B"/>
    <w:rsid w:val="00250019"/>
    <w:rsid w:val="00251D80"/>
    <w:rsid w:val="0025487C"/>
    <w:rsid w:val="00254FB5"/>
    <w:rsid w:val="0026238A"/>
    <w:rsid w:val="002640E5"/>
    <w:rsid w:val="00264134"/>
    <w:rsid w:val="0026436F"/>
    <w:rsid w:val="0026522D"/>
    <w:rsid w:val="0026606E"/>
    <w:rsid w:val="00273539"/>
    <w:rsid w:val="00276346"/>
    <w:rsid w:val="00276403"/>
    <w:rsid w:val="0029504F"/>
    <w:rsid w:val="002A264F"/>
    <w:rsid w:val="002A2A1E"/>
    <w:rsid w:val="002B3A06"/>
    <w:rsid w:val="002C1C50"/>
    <w:rsid w:val="002C1E71"/>
    <w:rsid w:val="002C3ACD"/>
    <w:rsid w:val="002C7B10"/>
    <w:rsid w:val="002E28B9"/>
    <w:rsid w:val="002E439B"/>
    <w:rsid w:val="002E62A4"/>
    <w:rsid w:val="002E6A7D"/>
    <w:rsid w:val="002E7A9E"/>
    <w:rsid w:val="002F3C41"/>
    <w:rsid w:val="002F5E5B"/>
    <w:rsid w:val="002F6C5C"/>
    <w:rsid w:val="002F7287"/>
    <w:rsid w:val="0030045C"/>
    <w:rsid w:val="00310893"/>
    <w:rsid w:val="00311E04"/>
    <w:rsid w:val="00311EF4"/>
    <w:rsid w:val="00317670"/>
    <w:rsid w:val="003205AD"/>
    <w:rsid w:val="00322CC1"/>
    <w:rsid w:val="0033027D"/>
    <w:rsid w:val="0033148B"/>
    <w:rsid w:val="003359EB"/>
    <w:rsid w:val="00335FB2"/>
    <w:rsid w:val="00342AFB"/>
    <w:rsid w:val="00344158"/>
    <w:rsid w:val="003466FC"/>
    <w:rsid w:val="00347A85"/>
    <w:rsid w:val="00347B74"/>
    <w:rsid w:val="00353516"/>
    <w:rsid w:val="00355CB6"/>
    <w:rsid w:val="00361520"/>
    <w:rsid w:val="00366257"/>
    <w:rsid w:val="00367CB4"/>
    <w:rsid w:val="0037730E"/>
    <w:rsid w:val="003776FA"/>
    <w:rsid w:val="0038516D"/>
    <w:rsid w:val="003869D7"/>
    <w:rsid w:val="00393DC2"/>
    <w:rsid w:val="003A08AA"/>
    <w:rsid w:val="003A1EB0"/>
    <w:rsid w:val="003A1EFF"/>
    <w:rsid w:val="003A2838"/>
    <w:rsid w:val="003A38FF"/>
    <w:rsid w:val="003B2DEE"/>
    <w:rsid w:val="003C0F14"/>
    <w:rsid w:val="003C2DA6"/>
    <w:rsid w:val="003C6003"/>
    <w:rsid w:val="003C6DA6"/>
    <w:rsid w:val="003D2781"/>
    <w:rsid w:val="003D62A9"/>
    <w:rsid w:val="003D7A83"/>
    <w:rsid w:val="003E2A71"/>
    <w:rsid w:val="003F04C7"/>
    <w:rsid w:val="003F2006"/>
    <w:rsid w:val="003F268E"/>
    <w:rsid w:val="003F51B4"/>
    <w:rsid w:val="003F7142"/>
    <w:rsid w:val="003F7B3D"/>
    <w:rsid w:val="003F7E04"/>
    <w:rsid w:val="00401F35"/>
    <w:rsid w:val="004045E3"/>
    <w:rsid w:val="004069C1"/>
    <w:rsid w:val="00410C54"/>
    <w:rsid w:val="00411696"/>
    <w:rsid w:val="00411698"/>
    <w:rsid w:val="00412755"/>
    <w:rsid w:val="004138A9"/>
    <w:rsid w:val="00414164"/>
    <w:rsid w:val="00415DDE"/>
    <w:rsid w:val="0041789B"/>
    <w:rsid w:val="00421B08"/>
    <w:rsid w:val="004260A5"/>
    <w:rsid w:val="0042720D"/>
    <w:rsid w:val="00432283"/>
    <w:rsid w:val="00433573"/>
    <w:rsid w:val="0043745F"/>
    <w:rsid w:val="00437F58"/>
    <w:rsid w:val="0044029F"/>
    <w:rsid w:val="00440BC9"/>
    <w:rsid w:val="00441974"/>
    <w:rsid w:val="0045280B"/>
    <w:rsid w:val="00454609"/>
    <w:rsid w:val="00454CEB"/>
    <w:rsid w:val="00455DE4"/>
    <w:rsid w:val="00456E94"/>
    <w:rsid w:val="00465226"/>
    <w:rsid w:val="00467B8F"/>
    <w:rsid w:val="00470F77"/>
    <w:rsid w:val="0048267C"/>
    <w:rsid w:val="00485383"/>
    <w:rsid w:val="004861BA"/>
    <w:rsid w:val="0048699E"/>
    <w:rsid w:val="00487312"/>
    <w:rsid w:val="004876B9"/>
    <w:rsid w:val="00493A79"/>
    <w:rsid w:val="00495840"/>
    <w:rsid w:val="0049624B"/>
    <w:rsid w:val="004A03F3"/>
    <w:rsid w:val="004A40BE"/>
    <w:rsid w:val="004A45BE"/>
    <w:rsid w:val="004A6A60"/>
    <w:rsid w:val="004B6736"/>
    <w:rsid w:val="004C33E1"/>
    <w:rsid w:val="004C3F5B"/>
    <w:rsid w:val="004C4ED3"/>
    <w:rsid w:val="004C634D"/>
    <w:rsid w:val="004C6FF9"/>
    <w:rsid w:val="004D01B9"/>
    <w:rsid w:val="004D160B"/>
    <w:rsid w:val="004D24B9"/>
    <w:rsid w:val="004D6E50"/>
    <w:rsid w:val="004E2CE2"/>
    <w:rsid w:val="004E3ED9"/>
    <w:rsid w:val="004E40FC"/>
    <w:rsid w:val="004E419B"/>
    <w:rsid w:val="004E5172"/>
    <w:rsid w:val="004E6F8A"/>
    <w:rsid w:val="004F3EE6"/>
    <w:rsid w:val="004F7EFF"/>
    <w:rsid w:val="005006F2"/>
    <w:rsid w:val="00502CD2"/>
    <w:rsid w:val="00504E33"/>
    <w:rsid w:val="0050646F"/>
    <w:rsid w:val="00510E24"/>
    <w:rsid w:val="005200FD"/>
    <w:rsid w:val="0052306E"/>
    <w:rsid w:val="00523412"/>
    <w:rsid w:val="00535CCA"/>
    <w:rsid w:val="00542A6F"/>
    <w:rsid w:val="0055216E"/>
    <w:rsid w:val="00552C2C"/>
    <w:rsid w:val="005555B7"/>
    <w:rsid w:val="005562A8"/>
    <w:rsid w:val="005573BB"/>
    <w:rsid w:val="00557B2E"/>
    <w:rsid w:val="00561267"/>
    <w:rsid w:val="0056560F"/>
    <w:rsid w:val="0057136F"/>
    <w:rsid w:val="00571E3F"/>
    <w:rsid w:val="00572111"/>
    <w:rsid w:val="00572898"/>
    <w:rsid w:val="005733DF"/>
    <w:rsid w:val="00574059"/>
    <w:rsid w:val="00574AC5"/>
    <w:rsid w:val="00576721"/>
    <w:rsid w:val="00577068"/>
    <w:rsid w:val="00581784"/>
    <w:rsid w:val="00585A33"/>
    <w:rsid w:val="00586951"/>
    <w:rsid w:val="00590087"/>
    <w:rsid w:val="00595B72"/>
    <w:rsid w:val="005A032D"/>
    <w:rsid w:val="005A223F"/>
    <w:rsid w:val="005A5FA8"/>
    <w:rsid w:val="005B61CA"/>
    <w:rsid w:val="005C0501"/>
    <w:rsid w:val="005C05B4"/>
    <w:rsid w:val="005C29F7"/>
    <w:rsid w:val="005C32E5"/>
    <w:rsid w:val="005C4F58"/>
    <w:rsid w:val="005C5E8D"/>
    <w:rsid w:val="005C78F2"/>
    <w:rsid w:val="005C7CDC"/>
    <w:rsid w:val="005D057C"/>
    <w:rsid w:val="005D3FEC"/>
    <w:rsid w:val="005D44BE"/>
    <w:rsid w:val="005D5A8F"/>
    <w:rsid w:val="005D5DDE"/>
    <w:rsid w:val="005E088B"/>
    <w:rsid w:val="005E3BF6"/>
    <w:rsid w:val="005F10BE"/>
    <w:rsid w:val="005F2F13"/>
    <w:rsid w:val="005F48E7"/>
    <w:rsid w:val="005F4C72"/>
    <w:rsid w:val="00600E92"/>
    <w:rsid w:val="006024F2"/>
    <w:rsid w:val="006049A0"/>
    <w:rsid w:val="00611EC4"/>
    <w:rsid w:val="00612542"/>
    <w:rsid w:val="006146D2"/>
    <w:rsid w:val="00617D59"/>
    <w:rsid w:val="00620B3F"/>
    <w:rsid w:val="006239E7"/>
    <w:rsid w:val="00624D5A"/>
    <w:rsid w:val="00625258"/>
    <w:rsid w:val="006254C4"/>
    <w:rsid w:val="006307B7"/>
    <w:rsid w:val="006323BE"/>
    <w:rsid w:val="00637AF2"/>
    <w:rsid w:val="00640D4E"/>
    <w:rsid w:val="006418C6"/>
    <w:rsid w:val="00641ED8"/>
    <w:rsid w:val="006463BA"/>
    <w:rsid w:val="0064696E"/>
    <w:rsid w:val="006505E7"/>
    <w:rsid w:val="00650837"/>
    <w:rsid w:val="0065294C"/>
    <w:rsid w:val="00654893"/>
    <w:rsid w:val="006633A4"/>
    <w:rsid w:val="00667DD2"/>
    <w:rsid w:val="00671BBB"/>
    <w:rsid w:val="00673651"/>
    <w:rsid w:val="00677637"/>
    <w:rsid w:val="00682237"/>
    <w:rsid w:val="006901CF"/>
    <w:rsid w:val="00693963"/>
    <w:rsid w:val="006A0039"/>
    <w:rsid w:val="006A0EF8"/>
    <w:rsid w:val="006A14FE"/>
    <w:rsid w:val="006A1A80"/>
    <w:rsid w:val="006A1BD4"/>
    <w:rsid w:val="006A45BA"/>
    <w:rsid w:val="006B0382"/>
    <w:rsid w:val="006B4280"/>
    <w:rsid w:val="006B4B1C"/>
    <w:rsid w:val="006B5B57"/>
    <w:rsid w:val="006C1A85"/>
    <w:rsid w:val="006C4991"/>
    <w:rsid w:val="006D1442"/>
    <w:rsid w:val="006D36B0"/>
    <w:rsid w:val="006D548E"/>
    <w:rsid w:val="006D604D"/>
    <w:rsid w:val="006E01D1"/>
    <w:rsid w:val="006E0F19"/>
    <w:rsid w:val="006E1FDA"/>
    <w:rsid w:val="006E5E87"/>
    <w:rsid w:val="006F1086"/>
    <w:rsid w:val="006F5ACA"/>
    <w:rsid w:val="006F6D80"/>
    <w:rsid w:val="00706A1A"/>
    <w:rsid w:val="00707673"/>
    <w:rsid w:val="00715187"/>
    <w:rsid w:val="00715EE3"/>
    <w:rsid w:val="007162BE"/>
    <w:rsid w:val="00722267"/>
    <w:rsid w:val="00726CE7"/>
    <w:rsid w:val="007278D4"/>
    <w:rsid w:val="007369E1"/>
    <w:rsid w:val="00743131"/>
    <w:rsid w:val="0074500E"/>
    <w:rsid w:val="00745648"/>
    <w:rsid w:val="00746F46"/>
    <w:rsid w:val="0075252A"/>
    <w:rsid w:val="00752F4B"/>
    <w:rsid w:val="0076372D"/>
    <w:rsid w:val="00764B84"/>
    <w:rsid w:val="00765028"/>
    <w:rsid w:val="007712DD"/>
    <w:rsid w:val="0078034D"/>
    <w:rsid w:val="007827AA"/>
    <w:rsid w:val="0078383D"/>
    <w:rsid w:val="00785AAD"/>
    <w:rsid w:val="00785F7D"/>
    <w:rsid w:val="00790BCC"/>
    <w:rsid w:val="00791CB3"/>
    <w:rsid w:val="007920EC"/>
    <w:rsid w:val="00795CEE"/>
    <w:rsid w:val="00796F94"/>
    <w:rsid w:val="007974F5"/>
    <w:rsid w:val="007A5AA5"/>
    <w:rsid w:val="007A6136"/>
    <w:rsid w:val="007B0D74"/>
    <w:rsid w:val="007B0F49"/>
    <w:rsid w:val="007B716C"/>
    <w:rsid w:val="007C174E"/>
    <w:rsid w:val="007C4A26"/>
    <w:rsid w:val="007C7E14"/>
    <w:rsid w:val="007D03D2"/>
    <w:rsid w:val="007D1AB2"/>
    <w:rsid w:val="007D36CF"/>
    <w:rsid w:val="007D3F84"/>
    <w:rsid w:val="007E281E"/>
    <w:rsid w:val="007E7FD7"/>
    <w:rsid w:val="007F0C5A"/>
    <w:rsid w:val="007F209A"/>
    <w:rsid w:val="007F2591"/>
    <w:rsid w:val="007F522E"/>
    <w:rsid w:val="007F5D7D"/>
    <w:rsid w:val="007F7421"/>
    <w:rsid w:val="00800745"/>
    <w:rsid w:val="00801F7F"/>
    <w:rsid w:val="008023E9"/>
    <w:rsid w:val="00804B6F"/>
    <w:rsid w:val="00813C1F"/>
    <w:rsid w:val="0081457C"/>
    <w:rsid w:val="008151AF"/>
    <w:rsid w:val="00815B7F"/>
    <w:rsid w:val="00817FFD"/>
    <w:rsid w:val="0082569C"/>
    <w:rsid w:val="00827D13"/>
    <w:rsid w:val="00830284"/>
    <w:rsid w:val="008341AF"/>
    <w:rsid w:val="00834A60"/>
    <w:rsid w:val="008350C4"/>
    <w:rsid w:val="00835A1B"/>
    <w:rsid w:val="0084131C"/>
    <w:rsid w:val="00854DF9"/>
    <w:rsid w:val="00863E89"/>
    <w:rsid w:val="008712D3"/>
    <w:rsid w:val="00872B3B"/>
    <w:rsid w:val="008811CF"/>
    <w:rsid w:val="0088222A"/>
    <w:rsid w:val="008835FC"/>
    <w:rsid w:val="00886D17"/>
    <w:rsid w:val="008901F6"/>
    <w:rsid w:val="00895330"/>
    <w:rsid w:val="008956E7"/>
    <w:rsid w:val="00896C03"/>
    <w:rsid w:val="008A229B"/>
    <w:rsid w:val="008A495D"/>
    <w:rsid w:val="008A76FD"/>
    <w:rsid w:val="008B114B"/>
    <w:rsid w:val="008B2D09"/>
    <w:rsid w:val="008B4374"/>
    <w:rsid w:val="008B519F"/>
    <w:rsid w:val="008B7849"/>
    <w:rsid w:val="008C0E78"/>
    <w:rsid w:val="008C188C"/>
    <w:rsid w:val="008C2890"/>
    <w:rsid w:val="008C537F"/>
    <w:rsid w:val="008C70FF"/>
    <w:rsid w:val="008D2B74"/>
    <w:rsid w:val="008D409A"/>
    <w:rsid w:val="008D658B"/>
    <w:rsid w:val="008D733C"/>
    <w:rsid w:val="008E1F79"/>
    <w:rsid w:val="008F3AFC"/>
    <w:rsid w:val="008F4570"/>
    <w:rsid w:val="008F7E8B"/>
    <w:rsid w:val="00907AB1"/>
    <w:rsid w:val="00922FCB"/>
    <w:rsid w:val="00926AA1"/>
    <w:rsid w:val="00927839"/>
    <w:rsid w:val="00935CB0"/>
    <w:rsid w:val="009428A9"/>
    <w:rsid w:val="009437A2"/>
    <w:rsid w:val="00944B28"/>
    <w:rsid w:val="00950649"/>
    <w:rsid w:val="00951D14"/>
    <w:rsid w:val="00951D87"/>
    <w:rsid w:val="00962AD0"/>
    <w:rsid w:val="00967838"/>
    <w:rsid w:val="00971457"/>
    <w:rsid w:val="00976251"/>
    <w:rsid w:val="00982CD6"/>
    <w:rsid w:val="00984BA5"/>
    <w:rsid w:val="009859A0"/>
    <w:rsid w:val="00985B73"/>
    <w:rsid w:val="009870A7"/>
    <w:rsid w:val="00992266"/>
    <w:rsid w:val="00993079"/>
    <w:rsid w:val="00994A54"/>
    <w:rsid w:val="009954AD"/>
    <w:rsid w:val="009A028F"/>
    <w:rsid w:val="009A0B51"/>
    <w:rsid w:val="009A3BC4"/>
    <w:rsid w:val="009A40B0"/>
    <w:rsid w:val="009A527F"/>
    <w:rsid w:val="009A5423"/>
    <w:rsid w:val="009A6092"/>
    <w:rsid w:val="009A6909"/>
    <w:rsid w:val="009B1936"/>
    <w:rsid w:val="009B3CBA"/>
    <w:rsid w:val="009B493F"/>
    <w:rsid w:val="009B7C9D"/>
    <w:rsid w:val="009C0CB5"/>
    <w:rsid w:val="009C2977"/>
    <w:rsid w:val="009C2D34"/>
    <w:rsid w:val="009C2DCC"/>
    <w:rsid w:val="009C366E"/>
    <w:rsid w:val="009C5037"/>
    <w:rsid w:val="009D3CEE"/>
    <w:rsid w:val="009D415E"/>
    <w:rsid w:val="009D73A9"/>
    <w:rsid w:val="009E6C21"/>
    <w:rsid w:val="009E7B2F"/>
    <w:rsid w:val="009F095E"/>
    <w:rsid w:val="009F219D"/>
    <w:rsid w:val="009F5EB8"/>
    <w:rsid w:val="009F7959"/>
    <w:rsid w:val="00A01CFF"/>
    <w:rsid w:val="00A01F21"/>
    <w:rsid w:val="00A0429C"/>
    <w:rsid w:val="00A0714B"/>
    <w:rsid w:val="00A10539"/>
    <w:rsid w:val="00A14B75"/>
    <w:rsid w:val="00A15763"/>
    <w:rsid w:val="00A226C6"/>
    <w:rsid w:val="00A2308D"/>
    <w:rsid w:val="00A25EA7"/>
    <w:rsid w:val="00A27912"/>
    <w:rsid w:val="00A31FE0"/>
    <w:rsid w:val="00A338A3"/>
    <w:rsid w:val="00A339CF"/>
    <w:rsid w:val="00A34043"/>
    <w:rsid w:val="00A35110"/>
    <w:rsid w:val="00A354D6"/>
    <w:rsid w:val="00A35868"/>
    <w:rsid w:val="00A36378"/>
    <w:rsid w:val="00A40015"/>
    <w:rsid w:val="00A442FE"/>
    <w:rsid w:val="00A47445"/>
    <w:rsid w:val="00A50DF9"/>
    <w:rsid w:val="00A521BF"/>
    <w:rsid w:val="00A53B7D"/>
    <w:rsid w:val="00A625FA"/>
    <w:rsid w:val="00A64BDB"/>
    <w:rsid w:val="00A6564A"/>
    <w:rsid w:val="00A6656B"/>
    <w:rsid w:val="00A70E1E"/>
    <w:rsid w:val="00A716D3"/>
    <w:rsid w:val="00A71886"/>
    <w:rsid w:val="00A73257"/>
    <w:rsid w:val="00A74725"/>
    <w:rsid w:val="00A81308"/>
    <w:rsid w:val="00A87378"/>
    <w:rsid w:val="00A9081F"/>
    <w:rsid w:val="00A9188C"/>
    <w:rsid w:val="00A97002"/>
    <w:rsid w:val="00A97A52"/>
    <w:rsid w:val="00AA0D6A"/>
    <w:rsid w:val="00AA5E05"/>
    <w:rsid w:val="00AA6E21"/>
    <w:rsid w:val="00AA7AEB"/>
    <w:rsid w:val="00AB58BF"/>
    <w:rsid w:val="00AC517A"/>
    <w:rsid w:val="00AD0751"/>
    <w:rsid w:val="00AD0B39"/>
    <w:rsid w:val="00AD2CD9"/>
    <w:rsid w:val="00AD75C1"/>
    <w:rsid w:val="00AD77C4"/>
    <w:rsid w:val="00AD7D4B"/>
    <w:rsid w:val="00AE1421"/>
    <w:rsid w:val="00AE25BF"/>
    <w:rsid w:val="00AF0C13"/>
    <w:rsid w:val="00AF69EA"/>
    <w:rsid w:val="00B03AF5"/>
    <w:rsid w:val="00B03C01"/>
    <w:rsid w:val="00B078D6"/>
    <w:rsid w:val="00B1248D"/>
    <w:rsid w:val="00B14709"/>
    <w:rsid w:val="00B23369"/>
    <w:rsid w:val="00B256E1"/>
    <w:rsid w:val="00B2743D"/>
    <w:rsid w:val="00B3015C"/>
    <w:rsid w:val="00B344D8"/>
    <w:rsid w:val="00B3714C"/>
    <w:rsid w:val="00B420DE"/>
    <w:rsid w:val="00B43A5D"/>
    <w:rsid w:val="00B4784C"/>
    <w:rsid w:val="00B478F2"/>
    <w:rsid w:val="00B567D1"/>
    <w:rsid w:val="00B72279"/>
    <w:rsid w:val="00B73688"/>
    <w:rsid w:val="00B737CD"/>
    <w:rsid w:val="00B73B4C"/>
    <w:rsid w:val="00B73F75"/>
    <w:rsid w:val="00B751E1"/>
    <w:rsid w:val="00B7586A"/>
    <w:rsid w:val="00B761B6"/>
    <w:rsid w:val="00B8483E"/>
    <w:rsid w:val="00B860E9"/>
    <w:rsid w:val="00B91C59"/>
    <w:rsid w:val="00B946CD"/>
    <w:rsid w:val="00B96481"/>
    <w:rsid w:val="00BA094F"/>
    <w:rsid w:val="00BA3164"/>
    <w:rsid w:val="00BA3A53"/>
    <w:rsid w:val="00BA3C54"/>
    <w:rsid w:val="00BA4095"/>
    <w:rsid w:val="00BA40D1"/>
    <w:rsid w:val="00BA55C7"/>
    <w:rsid w:val="00BA5B43"/>
    <w:rsid w:val="00BA6C82"/>
    <w:rsid w:val="00BB5EBF"/>
    <w:rsid w:val="00BB67CD"/>
    <w:rsid w:val="00BC244F"/>
    <w:rsid w:val="00BC5891"/>
    <w:rsid w:val="00BC642A"/>
    <w:rsid w:val="00BD58ED"/>
    <w:rsid w:val="00BE17DA"/>
    <w:rsid w:val="00BE289B"/>
    <w:rsid w:val="00BE627D"/>
    <w:rsid w:val="00BE7D9A"/>
    <w:rsid w:val="00BF5C74"/>
    <w:rsid w:val="00BF639C"/>
    <w:rsid w:val="00BF7C9D"/>
    <w:rsid w:val="00C01E8C"/>
    <w:rsid w:val="00C02DF6"/>
    <w:rsid w:val="00C03E01"/>
    <w:rsid w:val="00C04983"/>
    <w:rsid w:val="00C11FD8"/>
    <w:rsid w:val="00C12AB3"/>
    <w:rsid w:val="00C16EE9"/>
    <w:rsid w:val="00C23582"/>
    <w:rsid w:val="00C254AF"/>
    <w:rsid w:val="00C25B64"/>
    <w:rsid w:val="00C2724D"/>
    <w:rsid w:val="00C27CA9"/>
    <w:rsid w:val="00C317E7"/>
    <w:rsid w:val="00C36BEE"/>
    <w:rsid w:val="00C3799C"/>
    <w:rsid w:val="00C4305E"/>
    <w:rsid w:val="00C43D1E"/>
    <w:rsid w:val="00C44336"/>
    <w:rsid w:val="00C50F7C"/>
    <w:rsid w:val="00C51704"/>
    <w:rsid w:val="00C5591F"/>
    <w:rsid w:val="00C57C50"/>
    <w:rsid w:val="00C62A69"/>
    <w:rsid w:val="00C715CA"/>
    <w:rsid w:val="00C72C2B"/>
    <w:rsid w:val="00C7495D"/>
    <w:rsid w:val="00C77CE9"/>
    <w:rsid w:val="00C9530D"/>
    <w:rsid w:val="00CA0968"/>
    <w:rsid w:val="00CA168E"/>
    <w:rsid w:val="00CA1FB3"/>
    <w:rsid w:val="00CA309E"/>
    <w:rsid w:val="00CB0647"/>
    <w:rsid w:val="00CB22D6"/>
    <w:rsid w:val="00CB2CEC"/>
    <w:rsid w:val="00CB4236"/>
    <w:rsid w:val="00CC23E3"/>
    <w:rsid w:val="00CC72A4"/>
    <w:rsid w:val="00CD0B99"/>
    <w:rsid w:val="00CD125B"/>
    <w:rsid w:val="00CD3153"/>
    <w:rsid w:val="00CD38CD"/>
    <w:rsid w:val="00CE1553"/>
    <w:rsid w:val="00CE59D5"/>
    <w:rsid w:val="00CF6810"/>
    <w:rsid w:val="00CF7ECB"/>
    <w:rsid w:val="00D00914"/>
    <w:rsid w:val="00D06117"/>
    <w:rsid w:val="00D06DB8"/>
    <w:rsid w:val="00D07811"/>
    <w:rsid w:val="00D13363"/>
    <w:rsid w:val="00D31CC8"/>
    <w:rsid w:val="00D31DC1"/>
    <w:rsid w:val="00D32678"/>
    <w:rsid w:val="00D521C1"/>
    <w:rsid w:val="00D55BF1"/>
    <w:rsid w:val="00D56747"/>
    <w:rsid w:val="00D574AD"/>
    <w:rsid w:val="00D71F40"/>
    <w:rsid w:val="00D73832"/>
    <w:rsid w:val="00D77416"/>
    <w:rsid w:val="00D77C67"/>
    <w:rsid w:val="00D80FC6"/>
    <w:rsid w:val="00D94917"/>
    <w:rsid w:val="00D94C3A"/>
    <w:rsid w:val="00DA74F3"/>
    <w:rsid w:val="00DB69F3"/>
    <w:rsid w:val="00DC4907"/>
    <w:rsid w:val="00DC700E"/>
    <w:rsid w:val="00DD008D"/>
    <w:rsid w:val="00DD017C"/>
    <w:rsid w:val="00DD1A15"/>
    <w:rsid w:val="00DD397A"/>
    <w:rsid w:val="00DD3D99"/>
    <w:rsid w:val="00DD400D"/>
    <w:rsid w:val="00DD58B7"/>
    <w:rsid w:val="00DD6699"/>
    <w:rsid w:val="00DE34BE"/>
    <w:rsid w:val="00DF0B17"/>
    <w:rsid w:val="00E007C5"/>
    <w:rsid w:val="00E00DBF"/>
    <w:rsid w:val="00E0213F"/>
    <w:rsid w:val="00E033E0"/>
    <w:rsid w:val="00E1026B"/>
    <w:rsid w:val="00E13CB2"/>
    <w:rsid w:val="00E20C37"/>
    <w:rsid w:val="00E257E2"/>
    <w:rsid w:val="00E26383"/>
    <w:rsid w:val="00E269BB"/>
    <w:rsid w:val="00E37436"/>
    <w:rsid w:val="00E52BB2"/>
    <w:rsid w:val="00E52C57"/>
    <w:rsid w:val="00E5688F"/>
    <w:rsid w:val="00E57E7D"/>
    <w:rsid w:val="00E605C8"/>
    <w:rsid w:val="00E60FA3"/>
    <w:rsid w:val="00E74780"/>
    <w:rsid w:val="00E74F6B"/>
    <w:rsid w:val="00E75468"/>
    <w:rsid w:val="00E84CD8"/>
    <w:rsid w:val="00E86610"/>
    <w:rsid w:val="00E90B85"/>
    <w:rsid w:val="00E91042"/>
    <w:rsid w:val="00E91679"/>
    <w:rsid w:val="00E92452"/>
    <w:rsid w:val="00E94CC1"/>
    <w:rsid w:val="00E96431"/>
    <w:rsid w:val="00EA0D6F"/>
    <w:rsid w:val="00EA232B"/>
    <w:rsid w:val="00EA2624"/>
    <w:rsid w:val="00EA2BF4"/>
    <w:rsid w:val="00EA41C2"/>
    <w:rsid w:val="00EA6A62"/>
    <w:rsid w:val="00EA7494"/>
    <w:rsid w:val="00EB2F62"/>
    <w:rsid w:val="00EC27CF"/>
    <w:rsid w:val="00EC3039"/>
    <w:rsid w:val="00EC48B1"/>
    <w:rsid w:val="00EC5235"/>
    <w:rsid w:val="00EC6E84"/>
    <w:rsid w:val="00ED0D8F"/>
    <w:rsid w:val="00ED6B03"/>
    <w:rsid w:val="00ED7A5B"/>
    <w:rsid w:val="00EE421E"/>
    <w:rsid w:val="00EE4275"/>
    <w:rsid w:val="00EF29B6"/>
    <w:rsid w:val="00EF539D"/>
    <w:rsid w:val="00F04BDC"/>
    <w:rsid w:val="00F07C92"/>
    <w:rsid w:val="00F11C41"/>
    <w:rsid w:val="00F138AB"/>
    <w:rsid w:val="00F14B43"/>
    <w:rsid w:val="00F203C7"/>
    <w:rsid w:val="00F215E2"/>
    <w:rsid w:val="00F21A42"/>
    <w:rsid w:val="00F21E3F"/>
    <w:rsid w:val="00F27777"/>
    <w:rsid w:val="00F41A27"/>
    <w:rsid w:val="00F42216"/>
    <w:rsid w:val="00F4338D"/>
    <w:rsid w:val="00F43F02"/>
    <w:rsid w:val="00F440D3"/>
    <w:rsid w:val="00F44345"/>
    <w:rsid w:val="00F446AC"/>
    <w:rsid w:val="00F46EAF"/>
    <w:rsid w:val="00F50107"/>
    <w:rsid w:val="00F5774F"/>
    <w:rsid w:val="00F62688"/>
    <w:rsid w:val="00F647D5"/>
    <w:rsid w:val="00F64AAE"/>
    <w:rsid w:val="00F7391E"/>
    <w:rsid w:val="00F74D9F"/>
    <w:rsid w:val="00F76BE5"/>
    <w:rsid w:val="00F80254"/>
    <w:rsid w:val="00F824DF"/>
    <w:rsid w:val="00F83D11"/>
    <w:rsid w:val="00F914E4"/>
    <w:rsid w:val="00F921F1"/>
    <w:rsid w:val="00F92D77"/>
    <w:rsid w:val="00F979BE"/>
    <w:rsid w:val="00FA0219"/>
    <w:rsid w:val="00FB127E"/>
    <w:rsid w:val="00FB3BDB"/>
    <w:rsid w:val="00FB7C5D"/>
    <w:rsid w:val="00FC0804"/>
    <w:rsid w:val="00FC3B6D"/>
    <w:rsid w:val="00FD3A4E"/>
    <w:rsid w:val="00FE1340"/>
    <w:rsid w:val="00FF0D88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16CC573"/>
  <w15:chartTrackingRefBased/>
  <w15:docId w15:val="{DFC99AB0-9009-430B-A868-7B2F2EEB4E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613D9"/>
    <w:pPr>
      <w:overflowPunct w:val="0"/>
      <w:autoSpaceDE w:val="0"/>
      <w:autoSpaceDN w:val="0"/>
      <w:adjustRightInd w:val="0"/>
      <w:spacing w:after="180"/>
      <w:textAlignment w:val="baseline"/>
    </w:pPr>
    <w:rPr>
      <w:rFonts w:cs="Vrinda"/>
      <w:lang w:val="en-GB" w:eastAsia="en-GB" w:bidi="bn-IN"/>
    </w:rPr>
  </w:style>
  <w:style w:type="paragraph" w:styleId="Titre1">
    <w:name w:val="heading 1"/>
    <w:next w:val="Normal"/>
    <w:qFormat/>
    <w:rsid w:val="000613D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cs="Vrinda"/>
      <w:sz w:val="36"/>
      <w:szCs w:val="36"/>
      <w:lang w:val="en-GB" w:eastAsia="en-GB" w:bidi="bn-IN"/>
    </w:rPr>
  </w:style>
  <w:style w:type="paragraph" w:styleId="Titre2">
    <w:name w:val="heading 2"/>
    <w:basedOn w:val="Titre1"/>
    <w:next w:val="Normal"/>
    <w:qFormat/>
    <w:rsid w:val="000613D9"/>
    <w:p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Titre3">
    <w:name w:val="heading 3"/>
    <w:basedOn w:val="Titre2"/>
    <w:next w:val="Normal"/>
    <w:qFormat/>
    <w:rsid w:val="000613D9"/>
    <w:pPr>
      <w:spacing w:before="120"/>
      <w:outlineLvl w:val="2"/>
    </w:pPr>
    <w:rPr>
      <w:sz w:val="28"/>
      <w:szCs w:val="28"/>
    </w:rPr>
  </w:style>
  <w:style w:type="paragraph" w:styleId="Titre4">
    <w:name w:val="heading 4"/>
    <w:basedOn w:val="Titre3"/>
    <w:next w:val="Normal"/>
    <w:qFormat/>
    <w:rsid w:val="000613D9"/>
    <w:pPr>
      <w:ind w:left="1418" w:hanging="1418"/>
      <w:outlineLvl w:val="3"/>
    </w:pPr>
    <w:rPr>
      <w:sz w:val="24"/>
      <w:szCs w:val="24"/>
    </w:rPr>
  </w:style>
  <w:style w:type="paragraph" w:styleId="Titre5">
    <w:name w:val="heading 5"/>
    <w:basedOn w:val="Titre4"/>
    <w:next w:val="Normal"/>
    <w:qFormat/>
    <w:rsid w:val="000613D9"/>
    <w:pPr>
      <w:ind w:left="1701" w:hanging="1701"/>
      <w:outlineLvl w:val="4"/>
    </w:pPr>
    <w:rPr>
      <w:sz w:val="22"/>
      <w:szCs w:val="22"/>
    </w:rPr>
  </w:style>
  <w:style w:type="paragraph" w:styleId="Titre6">
    <w:name w:val="heading 6"/>
    <w:basedOn w:val="H6"/>
    <w:next w:val="Normal"/>
    <w:qFormat/>
    <w:rsid w:val="000613D9"/>
    <w:pPr>
      <w:outlineLvl w:val="5"/>
    </w:pPr>
  </w:style>
  <w:style w:type="paragraph" w:styleId="Titre7">
    <w:name w:val="heading 7"/>
    <w:basedOn w:val="H6"/>
    <w:next w:val="Normal"/>
    <w:qFormat/>
    <w:rsid w:val="000613D9"/>
    <w:pPr>
      <w:outlineLvl w:val="6"/>
    </w:pPr>
  </w:style>
  <w:style w:type="paragraph" w:styleId="Titre8">
    <w:name w:val="heading 8"/>
    <w:basedOn w:val="Titre1"/>
    <w:next w:val="Normal"/>
    <w:qFormat/>
    <w:rsid w:val="000613D9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613D9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AL">
    <w:name w:val="TAL"/>
    <w:basedOn w:val="Normal"/>
    <w:rsid w:val="000613D9"/>
    <w:pPr>
      <w:keepNext/>
      <w:keepLines/>
      <w:spacing w:after="0"/>
    </w:pPr>
    <w:rPr>
      <w:rFonts w:ascii="Arial" w:hAnsi="Arial"/>
      <w:sz w:val="18"/>
      <w:szCs w:val="18"/>
    </w:rPr>
  </w:style>
  <w:style w:type="paragraph" w:styleId="Corpsdetexte">
    <w:name w:val="Body Text"/>
    <w:basedOn w:val="Normal"/>
    <w:pPr>
      <w:widowControl w:val="0"/>
    </w:pPr>
    <w:rPr>
      <w:i/>
      <w:lang w:val="en-US"/>
    </w:rPr>
  </w:style>
  <w:style w:type="paragraph" w:styleId="En-tte">
    <w:name w:val="header"/>
    <w:rsid w:val="000613D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Vrinda"/>
      <w:b/>
      <w:bCs/>
      <w:noProof/>
      <w:sz w:val="18"/>
      <w:szCs w:val="18"/>
      <w:lang w:val="en-GB" w:eastAsia="en-GB" w:bidi="bn-IN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Retraitcorpsdetexte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0613D9"/>
    <w:rPr>
      <w:b/>
      <w:bCs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extedebulles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Marquedecommentaire">
    <w:name w:val="annotation reference"/>
    <w:semiHidden/>
    <w:rsid w:val="00DA74F3"/>
    <w:rPr>
      <w:sz w:val="16"/>
      <w:szCs w:val="16"/>
    </w:rPr>
  </w:style>
  <w:style w:type="paragraph" w:styleId="Commentaire">
    <w:name w:val="annotation text"/>
    <w:basedOn w:val="Normal"/>
    <w:semiHidden/>
    <w:rsid w:val="00DA74F3"/>
  </w:style>
  <w:style w:type="paragraph" w:styleId="Objetducommentaire">
    <w:name w:val="annotation subject"/>
    <w:basedOn w:val="Commentaire"/>
    <w:next w:val="Commentaire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/>
    </w:rPr>
  </w:style>
  <w:style w:type="character" w:styleId="Lienhypertexte">
    <w:name w:val="Hyperlink"/>
    <w:rsid w:val="003F268E"/>
    <w:rPr>
      <w:color w:val="0000FF"/>
      <w:u w:val="single"/>
    </w:rPr>
  </w:style>
  <w:style w:type="paragraph" w:styleId="Notedefin">
    <w:name w:val="endnote text"/>
    <w:basedOn w:val="Normal"/>
    <w:semiHidden/>
    <w:rsid w:val="003F268E"/>
  </w:style>
  <w:style w:type="character" w:styleId="Appeldenotedefin">
    <w:name w:val="endnote reference"/>
    <w:semiHidden/>
    <w:rsid w:val="003F268E"/>
    <w:rPr>
      <w:vertAlign w:val="superscript"/>
    </w:rPr>
  </w:style>
  <w:style w:type="paragraph" w:styleId="TM8">
    <w:name w:val="toc 8"/>
    <w:basedOn w:val="TM1"/>
    <w:semiHidden/>
    <w:rsid w:val="000613D9"/>
    <w:pPr>
      <w:spacing w:before="180"/>
      <w:ind w:left="2693" w:hanging="2693"/>
    </w:pPr>
    <w:rPr>
      <w:b/>
      <w:bCs/>
    </w:rPr>
  </w:style>
  <w:style w:type="paragraph" w:styleId="TM1">
    <w:name w:val="toc 1"/>
    <w:semiHidden/>
    <w:rsid w:val="000613D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cs="Vrinda"/>
      <w:noProof/>
      <w:sz w:val="22"/>
      <w:szCs w:val="22"/>
      <w:lang w:val="en-GB" w:eastAsia="en-GB" w:bidi="bn-IN"/>
    </w:rPr>
  </w:style>
  <w:style w:type="paragraph" w:customStyle="1" w:styleId="ZT">
    <w:name w:val="ZT"/>
    <w:rsid w:val="000613D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cs="Vrinda"/>
      <w:b/>
      <w:bCs/>
      <w:sz w:val="34"/>
      <w:szCs w:val="34"/>
      <w:lang w:val="en-GB" w:eastAsia="en-GB" w:bidi="bn-IN"/>
    </w:rPr>
  </w:style>
  <w:style w:type="paragraph" w:styleId="TM5">
    <w:name w:val="toc 5"/>
    <w:basedOn w:val="TM4"/>
    <w:semiHidden/>
    <w:rsid w:val="000613D9"/>
    <w:pPr>
      <w:ind w:left="1701" w:hanging="1701"/>
    </w:pPr>
  </w:style>
  <w:style w:type="paragraph" w:styleId="TM4">
    <w:name w:val="toc 4"/>
    <w:basedOn w:val="TM3"/>
    <w:semiHidden/>
    <w:rsid w:val="000613D9"/>
    <w:pPr>
      <w:ind w:left="1418" w:hanging="1418"/>
    </w:pPr>
  </w:style>
  <w:style w:type="paragraph" w:styleId="TM3">
    <w:name w:val="toc 3"/>
    <w:basedOn w:val="TM2"/>
    <w:semiHidden/>
    <w:rsid w:val="000613D9"/>
    <w:pPr>
      <w:ind w:left="1134" w:hanging="1134"/>
    </w:pPr>
  </w:style>
  <w:style w:type="paragraph" w:styleId="TM2">
    <w:name w:val="toc 2"/>
    <w:basedOn w:val="TM1"/>
    <w:semiHidden/>
    <w:rsid w:val="000613D9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rsid w:val="000613D9"/>
    <w:pPr>
      <w:ind w:left="284"/>
    </w:pPr>
  </w:style>
  <w:style w:type="paragraph" w:styleId="Index1">
    <w:name w:val="index 1"/>
    <w:basedOn w:val="Normal"/>
    <w:semiHidden/>
    <w:rsid w:val="000613D9"/>
    <w:pPr>
      <w:keepLines/>
      <w:spacing w:after="0"/>
    </w:pPr>
  </w:style>
  <w:style w:type="paragraph" w:customStyle="1" w:styleId="ZH">
    <w:name w:val="ZH"/>
    <w:rsid w:val="000613D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Vrinda"/>
      <w:noProof/>
      <w:lang w:val="en-GB" w:eastAsia="en-GB" w:bidi="bn-IN"/>
    </w:rPr>
  </w:style>
  <w:style w:type="paragraph" w:customStyle="1" w:styleId="TT">
    <w:name w:val="TT"/>
    <w:basedOn w:val="Titre1"/>
    <w:next w:val="Normal"/>
    <w:rsid w:val="000613D9"/>
    <w:pPr>
      <w:outlineLvl w:val="9"/>
    </w:pPr>
  </w:style>
  <w:style w:type="paragraph" w:styleId="Listenumros2">
    <w:name w:val="List Number 2"/>
    <w:basedOn w:val="Listenumros"/>
    <w:rsid w:val="000613D9"/>
    <w:pPr>
      <w:ind w:left="851"/>
    </w:pPr>
  </w:style>
  <w:style w:type="character" w:styleId="Appelnotedebasdep">
    <w:name w:val="footnote reference"/>
    <w:basedOn w:val="Policepardfaut"/>
    <w:semiHidden/>
    <w:rsid w:val="000613D9"/>
    <w:rPr>
      <w:b/>
      <w:bCs/>
      <w:position w:val="6"/>
      <w:sz w:val="16"/>
      <w:szCs w:val="16"/>
    </w:rPr>
  </w:style>
  <w:style w:type="paragraph" w:styleId="Notedebasdepage">
    <w:name w:val="footnote text"/>
    <w:basedOn w:val="Normal"/>
    <w:semiHidden/>
    <w:rsid w:val="000613D9"/>
    <w:pPr>
      <w:keepLines/>
      <w:spacing w:after="0"/>
      <w:ind w:left="454" w:hanging="454"/>
    </w:pPr>
    <w:rPr>
      <w:sz w:val="16"/>
      <w:szCs w:val="16"/>
    </w:rPr>
  </w:style>
  <w:style w:type="paragraph" w:customStyle="1" w:styleId="TAC">
    <w:name w:val="TAC"/>
    <w:basedOn w:val="TAL"/>
    <w:rsid w:val="000613D9"/>
    <w:pPr>
      <w:jc w:val="center"/>
    </w:pPr>
  </w:style>
  <w:style w:type="paragraph" w:customStyle="1" w:styleId="TF">
    <w:name w:val="TF"/>
    <w:basedOn w:val="TH"/>
    <w:rsid w:val="000613D9"/>
    <w:pPr>
      <w:keepNext w:val="0"/>
      <w:spacing w:before="0" w:after="240"/>
    </w:pPr>
  </w:style>
  <w:style w:type="paragraph" w:customStyle="1" w:styleId="NO">
    <w:name w:val="NO"/>
    <w:basedOn w:val="Normal"/>
    <w:rsid w:val="000613D9"/>
    <w:pPr>
      <w:keepLines/>
      <w:ind w:left="1135" w:hanging="851"/>
    </w:pPr>
  </w:style>
  <w:style w:type="paragraph" w:styleId="TM9">
    <w:name w:val="toc 9"/>
    <w:basedOn w:val="TM8"/>
    <w:semiHidden/>
    <w:rsid w:val="000613D9"/>
    <w:pPr>
      <w:ind w:left="1418" w:hanging="1418"/>
    </w:pPr>
  </w:style>
  <w:style w:type="paragraph" w:customStyle="1" w:styleId="EX">
    <w:name w:val="EX"/>
    <w:basedOn w:val="Normal"/>
    <w:rsid w:val="000613D9"/>
    <w:pPr>
      <w:keepLines/>
      <w:ind w:left="1702" w:hanging="1418"/>
    </w:pPr>
  </w:style>
  <w:style w:type="paragraph" w:customStyle="1" w:styleId="FP">
    <w:name w:val="FP"/>
    <w:basedOn w:val="Normal"/>
    <w:rsid w:val="000613D9"/>
    <w:pPr>
      <w:spacing w:after="0"/>
    </w:pPr>
  </w:style>
  <w:style w:type="paragraph" w:customStyle="1" w:styleId="LD">
    <w:name w:val="LD"/>
    <w:rsid w:val="000613D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cs="Vrinda"/>
      <w:noProof/>
      <w:lang w:val="en-GB" w:eastAsia="en-GB" w:bidi="bn-IN"/>
    </w:rPr>
  </w:style>
  <w:style w:type="paragraph" w:customStyle="1" w:styleId="NW">
    <w:name w:val="NW"/>
    <w:basedOn w:val="NO"/>
    <w:rsid w:val="000613D9"/>
    <w:pPr>
      <w:spacing w:after="0"/>
    </w:pPr>
  </w:style>
  <w:style w:type="paragraph" w:customStyle="1" w:styleId="EW">
    <w:name w:val="EW"/>
    <w:basedOn w:val="EX"/>
    <w:rsid w:val="000613D9"/>
    <w:pPr>
      <w:spacing w:after="0"/>
    </w:pPr>
  </w:style>
  <w:style w:type="paragraph" w:styleId="TM6">
    <w:name w:val="toc 6"/>
    <w:basedOn w:val="TM5"/>
    <w:next w:val="Normal"/>
    <w:semiHidden/>
    <w:rsid w:val="000613D9"/>
    <w:pPr>
      <w:ind w:left="1985" w:hanging="1985"/>
    </w:pPr>
  </w:style>
  <w:style w:type="paragraph" w:styleId="TM7">
    <w:name w:val="toc 7"/>
    <w:basedOn w:val="TM6"/>
    <w:next w:val="Normal"/>
    <w:semiHidden/>
    <w:rsid w:val="000613D9"/>
    <w:pPr>
      <w:ind w:left="2268" w:hanging="2268"/>
    </w:pPr>
  </w:style>
  <w:style w:type="paragraph" w:styleId="Listepuces2">
    <w:name w:val="List Bullet 2"/>
    <w:basedOn w:val="Listepuces"/>
    <w:rsid w:val="000613D9"/>
    <w:pPr>
      <w:ind w:left="851"/>
    </w:pPr>
  </w:style>
  <w:style w:type="paragraph" w:styleId="Listepuces3">
    <w:name w:val="List Bullet 3"/>
    <w:basedOn w:val="Listepuces2"/>
    <w:rsid w:val="000613D9"/>
    <w:pPr>
      <w:ind w:left="1135"/>
    </w:pPr>
  </w:style>
  <w:style w:type="paragraph" w:styleId="Listenumros">
    <w:name w:val="List Number"/>
    <w:basedOn w:val="Liste"/>
    <w:rsid w:val="000613D9"/>
  </w:style>
  <w:style w:type="paragraph" w:customStyle="1" w:styleId="EQ">
    <w:name w:val="EQ"/>
    <w:basedOn w:val="Normal"/>
    <w:next w:val="Normal"/>
    <w:rsid w:val="000613D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613D9"/>
    <w:pPr>
      <w:keepNext/>
      <w:keepLines/>
      <w:spacing w:before="60"/>
      <w:jc w:val="center"/>
    </w:pPr>
    <w:rPr>
      <w:rFonts w:ascii="Arial" w:hAnsi="Arial"/>
      <w:b/>
      <w:bCs/>
    </w:rPr>
  </w:style>
  <w:style w:type="paragraph" w:customStyle="1" w:styleId="NF">
    <w:name w:val="NF"/>
    <w:basedOn w:val="NO"/>
    <w:rsid w:val="000613D9"/>
    <w:pPr>
      <w:keepNext/>
      <w:spacing w:after="0"/>
    </w:pPr>
    <w:rPr>
      <w:rFonts w:ascii="Arial" w:hAnsi="Arial"/>
      <w:sz w:val="18"/>
      <w:szCs w:val="18"/>
    </w:rPr>
  </w:style>
  <w:style w:type="paragraph" w:customStyle="1" w:styleId="PL">
    <w:name w:val="PL"/>
    <w:rsid w:val="000613D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Vrinda"/>
      <w:noProof/>
      <w:sz w:val="16"/>
      <w:szCs w:val="16"/>
      <w:lang w:val="en-GB" w:eastAsia="en-GB" w:bidi="bn-IN"/>
    </w:rPr>
  </w:style>
  <w:style w:type="paragraph" w:customStyle="1" w:styleId="TAR">
    <w:name w:val="TAR"/>
    <w:basedOn w:val="TAL"/>
    <w:rsid w:val="000613D9"/>
    <w:pPr>
      <w:jc w:val="right"/>
    </w:pPr>
  </w:style>
  <w:style w:type="paragraph" w:customStyle="1" w:styleId="H6">
    <w:name w:val="H6"/>
    <w:basedOn w:val="Titre5"/>
    <w:next w:val="Normal"/>
    <w:rsid w:val="000613D9"/>
    <w:pPr>
      <w:ind w:left="1985" w:hanging="1985"/>
      <w:outlineLvl w:val="9"/>
    </w:pPr>
    <w:rPr>
      <w:sz w:val="20"/>
      <w:szCs w:val="20"/>
    </w:rPr>
  </w:style>
  <w:style w:type="paragraph" w:customStyle="1" w:styleId="TAN">
    <w:name w:val="TAN"/>
    <w:basedOn w:val="TAL"/>
    <w:rsid w:val="000613D9"/>
    <w:pPr>
      <w:ind w:left="851" w:hanging="851"/>
    </w:pPr>
  </w:style>
  <w:style w:type="paragraph" w:customStyle="1" w:styleId="ZA">
    <w:name w:val="ZA"/>
    <w:rsid w:val="000613D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Vrinda"/>
      <w:noProof/>
      <w:sz w:val="40"/>
      <w:szCs w:val="40"/>
      <w:lang w:val="en-GB" w:eastAsia="en-GB" w:bidi="bn-IN"/>
    </w:rPr>
  </w:style>
  <w:style w:type="paragraph" w:customStyle="1" w:styleId="ZB">
    <w:name w:val="ZB"/>
    <w:rsid w:val="000613D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cs="Vrinda"/>
      <w:i/>
      <w:iCs/>
      <w:noProof/>
      <w:lang w:val="en-GB" w:eastAsia="en-GB" w:bidi="bn-IN"/>
    </w:rPr>
  </w:style>
  <w:style w:type="paragraph" w:customStyle="1" w:styleId="ZD">
    <w:name w:val="ZD"/>
    <w:rsid w:val="000613D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Vrinda"/>
      <w:noProof/>
      <w:sz w:val="32"/>
      <w:szCs w:val="32"/>
      <w:lang w:val="en-GB" w:eastAsia="en-GB" w:bidi="bn-IN"/>
    </w:rPr>
  </w:style>
  <w:style w:type="paragraph" w:customStyle="1" w:styleId="ZU">
    <w:name w:val="ZU"/>
    <w:rsid w:val="000613D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Vrinda"/>
      <w:noProof/>
      <w:lang w:val="en-GB" w:eastAsia="en-GB" w:bidi="bn-IN"/>
    </w:rPr>
  </w:style>
  <w:style w:type="paragraph" w:customStyle="1" w:styleId="ZV">
    <w:name w:val="ZV"/>
    <w:basedOn w:val="ZU"/>
    <w:rsid w:val="000613D9"/>
    <w:pPr>
      <w:framePr w:wrap="notBeside" w:y="16161"/>
    </w:pPr>
  </w:style>
  <w:style w:type="character" w:customStyle="1" w:styleId="ZGSM">
    <w:name w:val="ZGSM"/>
    <w:rsid w:val="000613D9"/>
  </w:style>
  <w:style w:type="paragraph" w:styleId="Liste2">
    <w:name w:val="List 2"/>
    <w:basedOn w:val="Liste"/>
    <w:rsid w:val="000613D9"/>
    <w:pPr>
      <w:ind w:left="851"/>
    </w:pPr>
  </w:style>
  <w:style w:type="paragraph" w:customStyle="1" w:styleId="ZG">
    <w:name w:val="ZG"/>
    <w:rsid w:val="000613D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Vrinda"/>
      <w:noProof/>
      <w:lang w:val="en-GB" w:eastAsia="en-GB" w:bidi="bn-IN"/>
    </w:rPr>
  </w:style>
  <w:style w:type="paragraph" w:styleId="Liste3">
    <w:name w:val="List 3"/>
    <w:basedOn w:val="Liste2"/>
    <w:rsid w:val="000613D9"/>
    <w:pPr>
      <w:ind w:left="1135"/>
    </w:pPr>
  </w:style>
  <w:style w:type="paragraph" w:styleId="Liste4">
    <w:name w:val="List 4"/>
    <w:basedOn w:val="Liste3"/>
    <w:rsid w:val="000613D9"/>
    <w:pPr>
      <w:ind w:left="1418"/>
    </w:pPr>
  </w:style>
  <w:style w:type="paragraph" w:styleId="Liste5">
    <w:name w:val="List 5"/>
    <w:basedOn w:val="Liste4"/>
    <w:rsid w:val="000613D9"/>
    <w:pPr>
      <w:ind w:left="1702"/>
    </w:pPr>
  </w:style>
  <w:style w:type="paragraph" w:customStyle="1" w:styleId="EditorsNote">
    <w:name w:val="Editor's Note"/>
    <w:basedOn w:val="NO"/>
    <w:rsid w:val="000613D9"/>
    <w:rPr>
      <w:color w:val="FF0000"/>
    </w:rPr>
  </w:style>
  <w:style w:type="paragraph" w:styleId="Liste">
    <w:name w:val="List"/>
    <w:basedOn w:val="Normal"/>
    <w:rsid w:val="000613D9"/>
    <w:pPr>
      <w:ind w:left="568" w:hanging="284"/>
    </w:pPr>
  </w:style>
  <w:style w:type="paragraph" w:styleId="Listepuces">
    <w:name w:val="List Bullet"/>
    <w:basedOn w:val="Liste"/>
    <w:rsid w:val="000613D9"/>
  </w:style>
  <w:style w:type="paragraph" w:styleId="Listepuces4">
    <w:name w:val="List Bullet 4"/>
    <w:basedOn w:val="Listepuces3"/>
    <w:rsid w:val="000613D9"/>
    <w:pPr>
      <w:ind w:left="1418"/>
    </w:pPr>
  </w:style>
  <w:style w:type="paragraph" w:styleId="Listepuces5">
    <w:name w:val="List Bullet 5"/>
    <w:basedOn w:val="Listepuces4"/>
    <w:rsid w:val="000613D9"/>
    <w:pPr>
      <w:ind w:left="1702"/>
    </w:pPr>
  </w:style>
  <w:style w:type="paragraph" w:customStyle="1" w:styleId="B1">
    <w:name w:val="B1"/>
    <w:basedOn w:val="Liste"/>
    <w:link w:val="B1Char"/>
    <w:rsid w:val="000613D9"/>
  </w:style>
  <w:style w:type="paragraph" w:customStyle="1" w:styleId="B2">
    <w:name w:val="B2"/>
    <w:basedOn w:val="Liste2"/>
    <w:rsid w:val="000613D9"/>
  </w:style>
  <w:style w:type="paragraph" w:customStyle="1" w:styleId="B3">
    <w:name w:val="B3"/>
    <w:basedOn w:val="Liste3"/>
    <w:rsid w:val="000613D9"/>
  </w:style>
  <w:style w:type="paragraph" w:customStyle="1" w:styleId="B4">
    <w:name w:val="B4"/>
    <w:basedOn w:val="Liste4"/>
    <w:rsid w:val="000613D9"/>
  </w:style>
  <w:style w:type="paragraph" w:customStyle="1" w:styleId="B5">
    <w:name w:val="B5"/>
    <w:basedOn w:val="Liste5"/>
    <w:rsid w:val="000613D9"/>
  </w:style>
  <w:style w:type="paragraph" w:styleId="Pieddepage">
    <w:name w:val="footer"/>
    <w:basedOn w:val="En-tte"/>
    <w:rsid w:val="000613D9"/>
    <w:pPr>
      <w:jc w:val="center"/>
    </w:pPr>
    <w:rPr>
      <w:i/>
      <w:iCs/>
    </w:rPr>
  </w:style>
  <w:style w:type="paragraph" w:customStyle="1" w:styleId="ZTD">
    <w:name w:val="ZTD"/>
    <w:basedOn w:val="ZB"/>
    <w:rsid w:val="000613D9"/>
    <w:pPr>
      <w:framePr w:hRule="auto" w:wrap="notBeside" w:y="852"/>
    </w:pPr>
    <w:rPr>
      <w:i w:val="0"/>
      <w:iCs w:val="0"/>
      <w:sz w:val="40"/>
      <w:szCs w:val="40"/>
    </w:rPr>
  </w:style>
  <w:style w:type="table" w:styleId="Grilledutableau">
    <w:name w:val="Table Grid"/>
    <w:basedOn w:val="Tableau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suivivisit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B1Char">
    <w:name w:val="B1 Char"/>
    <w:link w:val="B1"/>
    <w:rsid w:val="006901CF"/>
    <w:rPr>
      <w:rFonts w:cs="Vrinda"/>
      <w:lang w:val="en-GB" w:eastAsia="en-GB" w:bidi="bn-IN"/>
    </w:rPr>
  </w:style>
  <w:style w:type="character" w:customStyle="1" w:styleId="ParagraphedelisteCar">
    <w:name w:val="Paragraphe de liste Car"/>
    <w:link w:val="Paragraphedeliste"/>
    <w:uiPriority w:val="34"/>
    <w:locked/>
    <w:rsid w:val="000242EE"/>
    <w:rPr>
      <w:rFonts w:asciiTheme="majorBidi" w:eastAsia="MS Mincho" w:hAnsiTheme="majorBidi"/>
      <w:szCs w:val="22"/>
      <w:lang w:eastAsia="ja-JP"/>
    </w:rPr>
  </w:style>
  <w:style w:type="paragraph" w:styleId="Paragraphedeliste">
    <w:name w:val="List Paragraph"/>
    <w:basedOn w:val="Normal"/>
    <w:link w:val="ParagraphedelisteCar"/>
    <w:uiPriority w:val="34"/>
    <w:qFormat/>
    <w:rsid w:val="000242EE"/>
    <w:pPr>
      <w:spacing w:after="0"/>
      <w:ind w:left="720"/>
    </w:pPr>
    <w:rPr>
      <w:rFonts w:asciiTheme="majorBidi" w:eastAsia="MS Mincho" w:hAnsiTheme="majorBidi"/>
      <w:szCs w:val="22"/>
      <w:lang w:val="en-US" w:eastAsia="ja-JP"/>
    </w:rPr>
  </w:style>
  <w:style w:type="character" w:customStyle="1" w:styleId="B1Char1">
    <w:name w:val="B1 Char1"/>
    <w:locked/>
    <w:rsid w:val="008D2B74"/>
    <w:rPr>
      <w:rFonts w:eastAsia="Malgun Gothic"/>
      <w:lang w:val="en-GB"/>
    </w:rPr>
  </w:style>
  <w:style w:type="paragraph" w:styleId="Rvision">
    <w:name w:val="Revision"/>
    <w:hidden/>
    <w:uiPriority w:val="99"/>
    <w:semiHidden/>
    <w:rsid w:val="00BE627D"/>
    <w:rPr>
      <w:lang w:val="en-GB" w:eastAsia="en-GB"/>
    </w:rPr>
  </w:style>
  <w:style w:type="character" w:styleId="Mentionnonrsolue">
    <w:name w:val="Unresolved Mention"/>
    <w:basedOn w:val="Policepardfaut"/>
    <w:uiPriority w:val="99"/>
    <w:semiHidden/>
    <w:unhideWhenUsed/>
    <w:rsid w:val="0046522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826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63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76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2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52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2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9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73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8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76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ftp/TSG_SA/WG4_CODEC/TSGS4_121_Toulouse/Inbox/S4-221567.zip" TargetMode="External"/><Relationship Id="rId13" Type="http://schemas.openxmlformats.org/officeDocument/2006/relationships/hyperlink" Target="https://www.3gpp.org/ftp/TSG_SA/WG4_CODEC/TSGS4_121_Toulouse/Docs/S4-221566.zip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3gpp.org/ftp/TSG_SA/WG4_CODEC/TSGS4_121_Toulouse/Docs/S4-221565.zip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s://www.3gpp.org/ftp/TSG_SA/WG4_CODEC/TSGS4_121_Toulouse/Docs/S4-221568.zip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3gpp.org/ftp/TSG_SA/WG4_CODEC/TSGS4_121_Toulouse/Docs/S4-221326.zip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3gpp.org/ftp/TSG_SA/WG4_CODEC/TSGS4_121_Toulouse/Docs/S4-221564.zip" TargetMode="External"/><Relationship Id="rId10" Type="http://schemas.openxmlformats.org/officeDocument/2006/relationships/hyperlink" Target="https://www.3gpp.org/ftp/TSG_SA/WG4_CODEC/TSGS4_121_Toulouse/Docs/S4-221325.zip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ftp/TSG_SA/WG4_CODEC/TSGS4_121_Toulouse/Docs/S4-221627.zip" TargetMode="External"/><Relationship Id="rId14" Type="http://schemas.openxmlformats.org/officeDocument/2006/relationships/hyperlink" Target="https://www.3gpp.org/ftp/TSG_SA/WG4_CODEC/TSGS4_121_Toulouse/Docs/S4-221380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HAJ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307C27-31E7-4F64-99A6-4DC91EC507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C:\Users\SAHAJJ\AppData\Roaming\Microsoft\Templates\3gpp_70.dot</Template>
  <TotalTime>0</TotalTime>
  <Pages>2</Pages>
  <Words>509</Words>
  <Characters>2805</Characters>
  <Application>Microsoft Office Word</Application>
  <DocSecurity>0</DocSecurity>
  <Lines>23</Lines>
  <Paragraphs>6</Paragraphs>
  <ScaleCrop>false</ScaleCrop>
  <HeadingPairs>
    <vt:vector size="6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WID Template</vt:lpstr>
      <vt:lpstr>WID Template</vt:lpstr>
      <vt:lpstr>WID Template</vt:lpstr>
    </vt:vector>
  </TitlesOfParts>
  <Company>ETSI</Company>
  <LinksUpToDate>false</LinksUpToDate>
  <CharactersWithSpaces>3308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Gilles</cp:lastModifiedBy>
  <cp:revision>2</cp:revision>
  <cp:lastPrinted>2000-02-29T17:31:00Z</cp:lastPrinted>
  <dcterms:created xsi:type="dcterms:W3CDTF">2023-02-07T13:57:00Z</dcterms:created>
  <dcterms:modified xsi:type="dcterms:W3CDTF">2023-02-07T13:57:00Z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